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E5C47" w14:textId="77777777" w:rsidR="00D758ED" w:rsidRDefault="00D758ED" w:rsidP="00D758ED">
      <w:pPr>
        <w:rPr>
          <w:b/>
          <w:bCs/>
        </w:rPr>
      </w:pPr>
    </w:p>
    <w:p w14:paraId="5265C5CD" w14:textId="77777777" w:rsidR="00D758ED" w:rsidRDefault="00D758ED" w:rsidP="00D758ED">
      <w:pPr>
        <w:jc w:val="center"/>
        <w:rPr>
          <w:b/>
          <w:bCs/>
        </w:rPr>
      </w:pPr>
    </w:p>
    <w:p w14:paraId="40284ECA" w14:textId="77777777" w:rsidR="00D758ED" w:rsidRDefault="00D758ED" w:rsidP="00D758ED">
      <w:pPr>
        <w:jc w:val="center"/>
        <w:rPr>
          <w:b/>
          <w:bCs/>
        </w:rPr>
      </w:pPr>
    </w:p>
    <w:p w14:paraId="30C07DF8" w14:textId="77777777" w:rsidR="00D758ED" w:rsidRDefault="00D758ED" w:rsidP="00D758ED">
      <w:pPr>
        <w:jc w:val="center"/>
        <w:rPr>
          <w:b/>
          <w:bCs/>
        </w:rPr>
      </w:pPr>
    </w:p>
    <w:p w14:paraId="0F8F1A9F" w14:textId="77777777" w:rsidR="00D758ED" w:rsidRDefault="00D758ED" w:rsidP="00D758ED">
      <w:pPr>
        <w:jc w:val="center"/>
        <w:rPr>
          <w:b/>
          <w:bCs/>
        </w:rPr>
      </w:pPr>
    </w:p>
    <w:p w14:paraId="533D6412" w14:textId="77777777" w:rsidR="00D758ED" w:rsidRPr="007530C4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sz w:val="46"/>
          <w:szCs w:val="46"/>
          <w:lang w:val="en-US"/>
        </w:rPr>
      </w:pPr>
      <w:r w:rsidRPr="007530C4">
        <w:rPr>
          <w:rFonts w:ascii="72 Condensed" w:hAnsi="72 Condensed" w:cs="72 Condensed"/>
          <w:sz w:val="46"/>
          <w:szCs w:val="46"/>
        </w:rPr>
        <w:t xml:space="preserve">National Vocational </w:t>
      </w:r>
      <w:r w:rsidRPr="007530C4">
        <w:rPr>
          <w:rFonts w:ascii="72 Condensed" w:hAnsi="72 Condensed" w:cs="72 Condensed"/>
          <w:sz w:val="46"/>
          <w:szCs w:val="46"/>
          <w:lang w:val="en-US"/>
        </w:rPr>
        <w:t>Certificate Level 2</w:t>
      </w:r>
    </w:p>
    <w:p w14:paraId="7534E0AD" w14:textId="77777777" w:rsidR="00D758ED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sz w:val="46"/>
          <w:szCs w:val="46"/>
          <w:lang w:val="en-US"/>
        </w:rPr>
      </w:pPr>
      <w:r w:rsidRPr="007530C4">
        <w:rPr>
          <w:rFonts w:ascii="72 Condensed" w:hAnsi="72 Condensed" w:cs="72 Condensed"/>
          <w:sz w:val="46"/>
          <w:szCs w:val="46"/>
          <w:lang w:val="en-US"/>
        </w:rPr>
        <w:t xml:space="preserve">Domestic </w:t>
      </w:r>
      <w:r>
        <w:rPr>
          <w:rFonts w:ascii="72 Condensed" w:hAnsi="72 Condensed" w:cs="72 Condensed"/>
          <w:sz w:val="46"/>
          <w:szCs w:val="46"/>
          <w:lang w:val="en-US"/>
        </w:rPr>
        <w:t>Worker</w:t>
      </w:r>
    </w:p>
    <w:p w14:paraId="089C3A66" w14:textId="77777777" w:rsidR="00D758ED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sz w:val="46"/>
          <w:szCs w:val="46"/>
          <w:lang w:val="en-US"/>
        </w:rPr>
      </w:pPr>
    </w:p>
    <w:p w14:paraId="6C78FDBE" w14:textId="77777777" w:rsidR="00D758ED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sz w:val="46"/>
          <w:szCs w:val="46"/>
          <w:lang w:val="en-US"/>
        </w:rPr>
      </w:pPr>
    </w:p>
    <w:p w14:paraId="78AB660B" w14:textId="77777777" w:rsidR="00D758ED" w:rsidRPr="007530C4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sz w:val="46"/>
          <w:szCs w:val="46"/>
          <w:lang w:val="en-US"/>
        </w:rPr>
      </w:pPr>
    </w:p>
    <w:tbl>
      <w:tblPr>
        <w:tblW w:w="11444" w:type="dxa"/>
        <w:tblInd w:w="-266" w:type="dxa"/>
        <w:tblLayout w:type="fixed"/>
        <w:tblLook w:val="04A0" w:firstRow="1" w:lastRow="0" w:firstColumn="1" w:lastColumn="0" w:noHBand="0" w:noVBand="1"/>
      </w:tblPr>
      <w:tblGrid>
        <w:gridCol w:w="3614"/>
        <w:gridCol w:w="3784"/>
        <w:gridCol w:w="4046"/>
      </w:tblGrid>
      <w:tr w:rsidR="00D758ED" w:rsidRPr="007530C4" w14:paraId="33EEC851" w14:textId="77777777" w:rsidTr="00047A69">
        <w:trPr>
          <w:trHeight w:val="2771"/>
        </w:trPr>
        <w:tc>
          <w:tcPr>
            <w:tcW w:w="3614" w:type="dxa"/>
            <w:shd w:val="clear" w:color="auto" w:fill="auto"/>
          </w:tcPr>
          <w:p w14:paraId="6276B64B" w14:textId="77777777" w:rsidR="00D758ED" w:rsidRPr="007530C4" w:rsidRDefault="00D758ED" w:rsidP="00047A69">
            <w:pPr>
              <w:pStyle w:val="Title"/>
              <w:spacing w:before="0" w:after="0" w:line="240" w:lineRule="auto"/>
              <w:rPr>
                <w:rFonts w:ascii="72 Condensed" w:hAnsi="72 Condensed" w:cs="72 Condensed"/>
                <w:sz w:val="72"/>
                <w:szCs w:val="72"/>
              </w:rPr>
            </w:pPr>
            <w:r>
              <w:fldChar w:fldCharType="begin"/>
            </w:r>
            <w:r>
              <w:instrText xml:space="preserve"> INCLUDEPICTURE "https://img.freepik.com/free-photo/woman-holding-pile-clean-clothes_23-2149117036.jpg" \* MERGEFORMATINET </w:instrText>
            </w:r>
            <w:r>
              <w:fldChar w:fldCharType="separate"/>
            </w:r>
            <w:r w:rsidR="00000000">
              <w:fldChar w:fldCharType="begin"/>
            </w:r>
            <w:r w:rsidR="00000000">
              <w:instrText xml:space="preserve"> INCLUDEPICTURE  "https://img.freepik.com/free-photo/woman-holding-pile-clean-clothes_23-2149117036.jpg" \* MERGEFORMATINET </w:instrText>
            </w:r>
            <w:r w:rsidR="00000000">
              <w:fldChar w:fldCharType="separate"/>
            </w:r>
            <w:r w:rsidR="0077285C">
              <w:pict w14:anchorId="46B61EB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Woman holding a pile of clean clothes" style="width:181.35pt;height:130.35pt">
                  <v:imagedata r:id="rId7" r:href="rId8"/>
                </v:shape>
              </w:pict>
            </w:r>
            <w:r w:rsidR="00000000">
              <w:fldChar w:fldCharType="end"/>
            </w:r>
            <w:r>
              <w:fldChar w:fldCharType="end"/>
            </w:r>
          </w:p>
        </w:tc>
        <w:tc>
          <w:tcPr>
            <w:tcW w:w="3784" w:type="dxa"/>
            <w:shd w:val="clear" w:color="auto" w:fill="auto"/>
          </w:tcPr>
          <w:p w14:paraId="7F3C56A6" w14:textId="77777777" w:rsidR="00D758ED" w:rsidRPr="007530C4" w:rsidRDefault="00D758ED" w:rsidP="00047A69">
            <w:pPr>
              <w:tabs>
                <w:tab w:val="left" w:pos="2133"/>
              </w:tabs>
              <w:spacing w:after="0" w:line="240" w:lineRule="auto"/>
              <w:rPr>
                <w:rFonts w:ascii="72 Condensed" w:eastAsia="Cambria" w:hAnsi="72 Condensed" w:cs="72 Condensed"/>
                <w:lang w:val="x-none" w:eastAsia="x-none"/>
              </w:rPr>
            </w:pPr>
            <w:r>
              <w:fldChar w:fldCharType="begin"/>
            </w:r>
            <w:r>
              <w:instrText xml:space="preserve"> INCLUDEPICTURE "https://img.freepik.com/free-photo/beautiful-lady-washing-salad_8353-7765.jpg?size=626&amp;ext=jpg&amp;ga=GA1.2.1332156429.1689990502&amp;semt=ais" \* MERGEFORMATINET </w:instrText>
            </w:r>
            <w:r>
              <w:fldChar w:fldCharType="separate"/>
            </w:r>
            <w:r w:rsidR="00000000">
              <w:fldChar w:fldCharType="begin"/>
            </w:r>
            <w:r w:rsidR="00000000">
              <w:instrText xml:space="preserve"> INCLUDEPICTURE  "https://img.freepik.com/free-photo/beautiful-lady-washing-salad_8353-7765.jpg?size=626&amp;ext=jpg&amp;ga=GA1.2.1332156429.1689990502&amp;semt=ais" \* MERGEFORMATINET </w:instrText>
            </w:r>
            <w:r w:rsidR="00000000">
              <w:fldChar w:fldCharType="separate"/>
            </w:r>
            <w:r w:rsidR="0077285C">
              <w:pict w14:anchorId="4BD8AB11">
                <v:shape id="_x0000_i1026" type="#_x0000_t75" alt="Free photo the beautiful lady washing a salad" style="width:184.55pt;height:130.8pt">
                  <v:imagedata r:id="rId9" r:href="rId10"/>
                </v:shape>
              </w:pict>
            </w:r>
            <w:r w:rsidR="00000000">
              <w:fldChar w:fldCharType="end"/>
            </w:r>
            <w:r>
              <w:fldChar w:fldCharType="end"/>
            </w:r>
          </w:p>
        </w:tc>
        <w:tc>
          <w:tcPr>
            <w:tcW w:w="4046" w:type="dxa"/>
            <w:shd w:val="clear" w:color="auto" w:fill="auto"/>
          </w:tcPr>
          <w:p w14:paraId="48D524BA" w14:textId="77777777" w:rsidR="00D758ED" w:rsidRPr="007530C4" w:rsidRDefault="00D758ED" w:rsidP="00047A69">
            <w:pPr>
              <w:pStyle w:val="Title"/>
              <w:spacing w:before="0" w:after="0" w:line="240" w:lineRule="auto"/>
              <w:rPr>
                <w:rFonts w:ascii="72 Condensed" w:hAnsi="72 Condensed" w:cs="72 Condensed"/>
                <w:sz w:val="72"/>
                <w:szCs w:val="72"/>
              </w:rPr>
            </w:pPr>
            <w:r>
              <w:fldChar w:fldCharType="begin"/>
            </w:r>
            <w:r>
              <w:instrText xml:space="preserve"> INCLUDEPICTURE "https://img.freepik.com/free-photo/pleased-young-girl-iron-clothes-standing-ironing-board-with-clothes-living-room_141793-122792.jpg?size=626&amp;ext=jpg&amp;ga=GA1.1.1332156429.1689990502&amp;semt=ais" \* MERGEFORMATINET </w:instrText>
            </w:r>
            <w:r>
              <w:fldChar w:fldCharType="separate"/>
            </w:r>
            <w:r w:rsidR="00000000">
              <w:fldChar w:fldCharType="begin"/>
            </w:r>
            <w:r w:rsidR="00000000">
              <w:instrText xml:space="preserve"> INCLUDEPICTURE  "https://img.freepik.com/free-photo/pleased-young-girl-iron-clothes-standing-ironing-board-with-clothes-living-room_141793-122792.jpg?size=626&amp;ext=jpg&amp;ga=GA1.1.1332156429.1689990502&amp;semt=ais" \* MERGEFORMATINET </w:instrText>
            </w:r>
            <w:r w:rsidR="00000000">
              <w:fldChar w:fldCharType="separate"/>
            </w:r>
            <w:r w:rsidR="0077285C">
              <w:pict w14:anchorId="522792F3">
                <v:shape id="_x0000_i1027" type="#_x0000_t75" alt="Free photo pleased young girl iron clothes standing behind ironing board with clothes in living room" style="width:193.2pt;height:131.7pt">
                  <v:imagedata r:id="rId11" r:href="rId12"/>
                </v:shape>
              </w:pict>
            </w:r>
            <w:r w:rsidR="00000000">
              <w:fldChar w:fldCharType="end"/>
            </w:r>
            <w:r>
              <w:fldChar w:fldCharType="end"/>
            </w:r>
          </w:p>
        </w:tc>
      </w:tr>
    </w:tbl>
    <w:p w14:paraId="6A878F9C" w14:textId="77777777" w:rsidR="00D758ED" w:rsidRPr="007530C4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lang w:val="en-US"/>
        </w:rPr>
      </w:pPr>
    </w:p>
    <w:p w14:paraId="6D9D38BF" w14:textId="77777777" w:rsidR="00D758ED" w:rsidRPr="007530C4" w:rsidRDefault="00D758ED" w:rsidP="00D758ED">
      <w:pPr>
        <w:pStyle w:val="Title"/>
        <w:spacing w:before="0" w:after="0" w:line="240" w:lineRule="auto"/>
        <w:jc w:val="left"/>
        <w:rPr>
          <w:rFonts w:ascii="72 Condensed" w:hAnsi="72 Condensed" w:cs="72 Condensed"/>
          <w:sz w:val="48"/>
          <w:szCs w:val="48"/>
        </w:rPr>
      </w:pPr>
    </w:p>
    <w:p w14:paraId="4396F8DD" w14:textId="77777777" w:rsidR="00D758ED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noProof/>
          <w:szCs w:val="36"/>
          <w:lang w:val="en-GB"/>
        </w:rPr>
      </w:pPr>
      <w:r w:rsidRPr="007530C4">
        <w:rPr>
          <w:rFonts w:ascii="72 Condensed" w:hAnsi="72 Condensed" w:cs="72 Condensed"/>
          <w:noProof/>
          <w:szCs w:val="36"/>
          <w:lang w:val="en-GB"/>
        </w:rPr>
        <w:t>LEVEL 2 – (6 Months) G III</w:t>
      </w:r>
      <w:r>
        <w:rPr>
          <w:rFonts w:ascii="72 Condensed" w:hAnsi="72 Condensed" w:cs="72 Condensed"/>
          <w:noProof/>
          <w:szCs w:val="36"/>
          <w:lang w:val="en-GB"/>
        </w:rPr>
        <w:t xml:space="preserve"> </w:t>
      </w:r>
    </w:p>
    <w:p w14:paraId="11D60B55" w14:textId="77777777" w:rsidR="00D758ED" w:rsidRPr="007530C4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noProof/>
          <w:szCs w:val="36"/>
          <w:lang w:val="en-GB"/>
        </w:rPr>
      </w:pPr>
      <w:r>
        <w:rPr>
          <w:rFonts w:ascii="72 Condensed" w:hAnsi="72 Condensed" w:cs="72 Condensed"/>
          <w:noProof/>
          <w:szCs w:val="36"/>
          <w:lang w:val="en-GB"/>
        </w:rPr>
        <w:t>60 Credits</w:t>
      </w:r>
    </w:p>
    <w:p w14:paraId="5B7D7593" w14:textId="77777777" w:rsidR="00D758ED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noProof/>
          <w:szCs w:val="36"/>
          <w:lang w:val="en-GB"/>
        </w:rPr>
      </w:pPr>
      <w:r w:rsidRPr="007530C4">
        <w:rPr>
          <w:rFonts w:ascii="72 Condensed" w:hAnsi="72 Condensed" w:cs="72 Condensed"/>
          <w:noProof/>
          <w:szCs w:val="36"/>
          <w:lang w:val="en-GB"/>
        </w:rPr>
        <w:t xml:space="preserve">Qualification Code: </w:t>
      </w:r>
      <w:r w:rsidRPr="00967179">
        <w:rPr>
          <w:rFonts w:ascii="72 Condensed" w:hAnsi="72 Condensed" w:cs="72 Condensed"/>
          <w:noProof/>
          <w:szCs w:val="36"/>
          <w:lang w:val="en-GB"/>
        </w:rPr>
        <w:t>1011PS01</w:t>
      </w:r>
    </w:p>
    <w:p w14:paraId="77145CFE" w14:textId="77777777" w:rsidR="00D758ED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noProof/>
          <w:szCs w:val="36"/>
          <w:lang w:val="en-GB"/>
        </w:rPr>
      </w:pPr>
    </w:p>
    <w:p w14:paraId="63407F3F" w14:textId="77777777" w:rsidR="00D758ED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noProof/>
          <w:szCs w:val="36"/>
          <w:lang w:val="en-GB"/>
        </w:rPr>
      </w:pPr>
    </w:p>
    <w:p w14:paraId="3C5E8135" w14:textId="77777777" w:rsidR="00D758ED" w:rsidRDefault="00D758ED" w:rsidP="00D758ED">
      <w:pPr>
        <w:pStyle w:val="Title"/>
        <w:spacing w:before="0" w:after="0" w:line="240" w:lineRule="auto"/>
        <w:rPr>
          <w:rFonts w:ascii="72 Condensed" w:hAnsi="72 Condensed" w:cs="72 Condensed"/>
          <w:noProof/>
          <w:szCs w:val="36"/>
          <w:lang w:val="en-GB"/>
        </w:rPr>
      </w:pPr>
    </w:p>
    <w:p w14:paraId="25997A5A" w14:textId="77777777" w:rsidR="00D758ED" w:rsidRDefault="00D758ED" w:rsidP="00D758ED">
      <w:pPr>
        <w:jc w:val="center"/>
        <w:rPr>
          <w:b/>
          <w:bCs/>
        </w:rPr>
      </w:pPr>
    </w:p>
    <w:p w14:paraId="365CE934" w14:textId="77777777" w:rsidR="00D758ED" w:rsidRDefault="00D758ED" w:rsidP="00D758ED">
      <w:pPr>
        <w:jc w:val="center"/>
        <w:rPr>
          <w:b/>
          <w:bCs/>
        </w:rPr>
      </w:pPr>
    </w:p>
    <w:p w14:paraId="782EE1DC" w14:textId="77777777" w:rsidR="00D758ED" w:rsidRDefault="00D758ED" w:rsidP="00D758ED">
      <w:pPr>
        <w:rPr>
          <w:b/>
          <w:bCs/>
        </w:rPr>
      </w:pPr>
    </w:p>
    <w:p w14:paraId="24442C9A" w14:textId="77777777" w:rsidR="00D758ED" w:rsidRDefault="00D758ED" w:rsidP="00D758ED">
      <w:pPr>
        <w:jc w:val="center"/>
        <w:rPr>
          <w:b/>
          <w:bCs/>
        </w:rPr>
      </w:pPr>
    </w:p>
    <w:p w14:paraId="0397CA29" w14:textId="399BACE2" w:rsidR="00A07B7C" w:rsidRPr="00D758ED" w:rsidRDefault="00770A3B" w:rsidP="00D758ED">
      <w:pPr>
        <w:jc w:val="center"/>
        <w:rPr>
          <w:b/>
          <w:bCs/>
          <w:sz w:val="44"/>
          <w:szCs w:val="44"/>
        </w:rPr>
      </w:pPr>
      <w:r w:rsidRPr="00D758ED">
        <w:rPr>
          <w:b/>
          <w:bCs/>
          <w:sz w:val="44"/>
          <w:szCs w:val="44"/>
        </w:rPr>
        <w:lastRenderedPageBreak/>
        <w:t>QUESTION BANK</w:t>
      </w:r>
    </w:p>
    <w:p w14:paraId="7133399E" w14:textId="77777777" w:rsidR="00770A3B" w:rsidRDefault="00770A3B"/>
    <w:p w14:paraId="5536617A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>What is the first step you should take before starting to clean a room?</w:t>
      </w:r>
    </w:p>
    <w:p w14:paraId="2246618F" w14:textId="77777777" w:rsidR="00175F47" w:rsidRDefault="00770A3B" w:rsidP="00175F47">
      <w:pPr>
        <w:spacing w:line="240" w:lineRule="auto"/>
      </w:pPr>
      <w:r w:rsidRPr="00770A3B">
        <w:t>a) Vacuum the floor</w:t>
      </w:r>
    </w:p>
    <w:p w14:paraId="0119756F" w14:textId="77777777" w:rsidR="00175F47" w:rsidRDefault="00770A3B" w:rsidP="00175F47">
      <w:pPr>
        <w:spacing w:line="240" w:lineRule="auto"/>
      </w:pPr>
      <w:r w:rsidRPr="00770A3B">
        <w:t>b) Dust the furniture</w:t>
      </w:r>
    </w:p>
    <w:p w14:paraId="48BAC591" w14:textId="77777777" w:rsidR="00175F47" w:rsidRDefault="00770A3B" w:rsidP="00175F47">
      <w:pPr>
        <w:spacing w:line="240" w:lineRule="auto"/>
      </w:pPr>
      <w:r w:rsidRPr="00770A3B">
        <w:t>c) Declutter and organize the space</w:t>
      </w:r>
    </w:p>
    <w:p w14:paraId="403A25E4" w14:textId="77777777" w:rsidR="00770A3B" w:rsidRPr="00770A3B" w:rsidRDefault="00770A3B" w:rsidP="00175F47">
      <w:pPr>
        <w:spacing w:line="240" w:lineRule="auto"/>
      </w:pPr>
      <w:r w:rsidRPr="00770A3B">
        <w:t>d) Clean the windows</w:t>
      </w:r>
    </w:p>
    <w:p w14:paraId="11CC7572" w14:textId="77777777" w:rsidR="00175F47" w:rsidRPr="00ED627F" w:rsidRDefault="00770A3B" w:rsidP="006C44F5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Which of the following cleaning tools is best for removing cobwebs from corners and ceilings? </w:t>
      </w:r>
    </w:p>
    <w:p w14:paraId="6BC2532E" w14:textId="77777777" w:rsidR="00175F47" w:rsidRDefault="00770A3B" w:rsidP="00175F47">
      <w:r w:rsidRPr="00770A3B">
        <w:t xml:space="preserve">a) Broom </w:t>
      </w:r>
    </w:p>
    <w:p w14:paraId="18FDF177" w14:textId="77777777" w:rsidR="00175F47" w:rsidRDefault="00770A3B" w:rsidP="00175F47">
      <w:r w:rsidRPr="00770A3B">
        <w:t xml:space="preserve">b) Mop </w:t>
      </w:r>
    </w:p>
    <w:p w14:paraId="61252F7B" w14:textId="77777777" w:rsidR="00175F47" w:rsidRDefault="00770A3B" w:rsidP="00175F47">
      <w:r w:rsidRPr="00770A3B">
        <w:t>c) Feather duster</w:t>
      </w:r>
    </w:p>
    <w:p w14:paraId="6A9B65EF" w14:textId="77777777" w:rsidR="00770A3B" w:rsidRPr="00770A3B" w:rsidRDefault="00770A3B" w:rsidP="00175F47">
      <w:r w:rsidRPr="00770A3B">
        <w:t>d) Microfiber cloth</w:t>
      </w:r>
    </w:p>
    <w:p w14:paraId="66A28360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When cleaning a kitchen countertop, which cleaning agent should you avoid using to prevent damage? </w:t>
      </w:r>
    </w:p>
    <w:p w14:paraId="0396D5E4" w14:textId="77777777" w:rsidR="00175F47" w:rsidRDefault="00770A3B" w:rsidP="00175F47">
      <w:r w:rsidRPr="00770A3B">
        <w:t xml:space="preserve">a) Vinegar </w:t>
      </w:r>
    </w:p>
    <w:p w14:paraId="4C984167" w14:textId="77777777" w:rsidR="00175F47" w:rsidRDefault="00770A3B" w:rsidP="00175F47">
      <w:r w:rsidRPr="00770A3B">
        <w:t xml:space="preserve">b) Lemon juice </w:t>
      </w:r>
    </w:p>
    <w:p w14:paraId="0811E164" w14:textId="77777777" w:rsidR="00175F47" w:rsidRDefault="00770A3B" w:rsidP="00175F47">
      <w:r w:rsidRPr="00770A3B">
        <w:t xml:space="preserve">c) Bleach </w:t>
      </w:r>
    </w:p>
    <w:p w14:paraId="31006C0E" w14:textId="77777777" w:rsidR="00770A3B" w:rsidRPr="00770A3B" w:rsidRDefault="00770A3B" w:rsidP="00175F47">
      <w:r w:rsidRPr="00770A3B">
        <w:t>d) Water</w:t>
      </w:r>
    </w:p>
    <w:p w14:paraId="783E2DCC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recommended method to clean glass surfaces without leaving streaks? </w:t>
      </w:r>
    </w:p>
    <w:p w14:paraId="046FEDB7" w14:textId="77777777" w:rsidR="00175F47" w:rsidRDefault="00770A3B" w:rsidP="00175F47">
      <w:r w:rsidRPr="00770A3B">
        <w:t xml:space="preserve">a) Circular motions with a dry cloth </w:t>
      </w:r>
    </w:p>
    <w:p w14:paraId="54FF29AB" w14:textId="77777777" w:rsidR="00175F47" w:rsidRDefault="00770A3B" w:rsidP="00175F47">
      <w:r w:rsidRPr="00770A3B">
        <w:t xml:space="preserve">b) Horizontal motions with a damp cloth </w:t>
      </w:r>
    </w:p>
    <w:p w14:paraId="5BEE7B0F" w14:textId="77777777" w:rsidR="00175F47" w:rsidRDefault="00770A3B" w:rsidP="00175F47">
      <w:r w:rsidRPr="00770A3B">
        <w:t xml:space="preserve">c) Vertical motions with a damp cloth </w:t>
      </w:r>
    </w:p>
    <w:p w14:paraId="66F3C48A" w14:textId="77777777" w:rsidR="00770A3B" w:rsidRPr="00770A3B" w:rsidRDefault="00770A3B" w:rsidP="00175F47">
      <w:r w:rsidRPr="00770A3B">
        <w:t>d) Diagonal motions with a dry cloth</w:t>
      </w:r>
    </w:p>
    <w:p w14:paraId="30C7D706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often should you change the bedsheets in a typical household? </w:t>
      </w:r>
    </w:p>
    <w:p w14:paraId="7D90C270" w14:textId="77777777" w:rsidR="00175F47" w:rsidRDefault="00770A3B" w:rsidP="00175F47">
      <w:r w:rsidRPr="00770A3B">
        <w:t>a) Every day</w:t>
      </w:r>
    </w:p>
    <w:p w14:paraId="35804AE8" w14:textId="77777777" w:rsidR="00175F47" w:rsidRDefault="00770A3B" w:rsidP="00175F47">
      <w:r w:rsidRPr="00770A3B">
        <w:t xml:space="preserve"> b) Once a week </w:t>
      </w:r>
    </w:p>
    <w:p w14:paraId="15C688D1" w14:textId="77777777" w:rsidR="00175F47" w:rsidRDefault="00770A3B" w:rsidP="00175F47">
      <w:r w:rsidRPr="00770A3B">
        <w:t xml:space="preserve">c) Twice a month </w:t>
      </w:r>
    </w:p>
    <w:p w14:paraId="7C7B67EE" w14:textId="77777777" w:rsidR="00770A3B" w:rsidRDefault="00770A3B" w:rsidP="00175F47">
      <w:r w:rsidRPr="00770A3B">
        <w:t>d) Once a month</w:t>
      </w:r>
    </w:p>
    <w:p w14:paraId="254F0388" w14:textId="77777777" w:rsidR="00175F47" w:rsidRPr="00770A3B" w:rsidRDefault="00175F47" w:rsidP="00175F47"/>
    <w:p w14:paraId="63474BCD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lastRenderedPageBreak/>
        <w:t xml:space="preserve">What should you do with a stained carpet before attempting to clean it? </w:t>
      </w:r>
    </w:p>
    <w:p w14:paraId="4133D7AE" w14:textId="77777777" w:rsidR="00175F47" w:rsidRDefault="00770A3B" w:rsidP="00175F47">
      <w:r w:rsidRPr="00770A3B">
        <w:t>a) Apply a stain remover immediately</w:t>
      </w:r>
    </w:p>
    <w:p w14:paraId="7CE610BD" w14:textId="77777777" w:rsidR="00175F47" w:rsidRDefault="00770A3B" w:rsidP="00175F47">
      <w:r w:rsidRPr="00770A3B">
        <w:t xml:space="preserve"> b) Vacuum the carpet thoroughly </w:t>
      </w:r>
    </w:p>
    <w:p w14:paraId="211D1D65" w14:textId="77777777" w:rsidR="00175F47" w:rsidRDefault="00770A3B" w:rsidP="00175F47">
      <w:r w:rsidRPr="00770A3B">
        <w:t xml:space="preserve">c) Scrub the stain with soap and water </w:t>
      </w:r>
    </w:p>
    <w:p w14:paraId="74FD738B" w14:textId="77777777" w:rsidR="00770A3B" w:rsidRPr="00770A3B" w:rsidRDefault="00770A3B" w:rsidP="00175F47">
      <w:r w:rsidRPr="00770A3B">
        <w:t>d) Ignore the stain and proceed with regular cleaning</w:t>
      </w:r>
    </w:p>
    <w:p w14:paraId="3A46A31E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proper way to clean wooden furniture? </w:t>
      </w:r>
    </w:p>
    <w:p w14:paraId="42EC870C" w14:textId="77777777" w:rsidR="00175F47" w:rsidRDefault="00770A3B" w:rsidP="00175F47">
      <w:r w:rsidRPr="00770A3B">
        <w:t xml:space="preserve">a) Use a mixture of water and dish soap </w:t>
      </w:r>
    </w:p>
    <w:p w14:paraId="0705A656" w14:textId="77777777" w:rsidR="00175F47" w:rsidRDefault="00770A3B" w:rsidP="00175F47">
      <w:r w:rsidRPr="00770A3B">
        <w:t xml:space="preserve">b) Dust with a dry cloth </w:t>
      </w:r>
    </w:p>
    <w:p w14:paraId="7ECAF5F3" w14:textId="77777777" w:rsidR="00175F47" w:rsidRDefault="00770A3B" w:rsidP="00175F47">
      <w:r w:rsidRPr="00770A3B">
        <w:t xml:space="preserve">c) Spray with an all-purpose cleaner and wipe with a wet cloth </w:t>
      </w:r>
    </w:p>
    <w:p w14:paraId="4B4A5AC5" w14:textId="77777777" w:rsidR="00770A3B" w:rsidRPr="00770A3B" w:rsidRDefault="00770A3B" w:rsidP="00175F47">
      <w:r w:rsidRPr="00770A3B">
        <w:t>d) Polish with a furniture-specific cleaner</w:t>
      </w:r>
    </w:p>
    <w:p w14:paraId="7E891C31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Which of the following areas is typically cleaned last when vacuuming a room? </w:t>
      </w:r>
    </w:p>
    <w:p w14:paraId="6D0B81D4" w14:textId="77777777" w:rsidR="00175F47" w:rsidRDefault="00770A3B" w:rsidP="00175F47">
      <w:r w:rsidRPr="00770A3B">
        <w:t>a) Corners and edges</w:t>
      </w:r>
    </w:p>
    <w:p w14:paraId="6D808FEF" w14:textId="77777777" w:rsidR="00175F47" w:rsidRDefault="00770A3B" w:rsidP="00175F47">
      <w:r w:rsidRPr="00770A3B">
        <w:t xml:space="preserve"> b) Under furniture </w:t>
      </w:r>
    </w:p>
    <w:p w14:paraId="781EAFA5" w14:textId="77777777" w:rsidR="00175F47" w:rsidRDefault="00770A3B" w:rsidP="00175F47">
      <w:r w:rsidRPr="00770A3B">
        <w:t xml:space="preserve">c) High-traffic areas </w:t>
      </w:r>
    </w:p>
    <w:p w14:paraId="4C453577" w14:textId="77777777" w:rsidR="00770A3B" w:rsidRPr="00770A3B" w:rsidRDefault="00770A3B" w:rsidP="00175F47">
      <w:r w:rsidRPr="00770A3B">
        <w:t>d) Entryway</w:t>
      </w:r>
    </w:p>
    <w:p w14:paraId="1620FF0F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handle the disposal of chemical cleaning agents? </w:t>
      </w:r>
    </w:p>
    <w:p w14:paraId="0AE59A59" w14:textId="77777777" w:rsidR="00175F47" w:rsidRDefault="00770A3B" w:rsidP="00175F47">
      <w:r w:rsidRPr="00770A3B">
        <w:t xml:space="preserve">a) Flush them down the toilet </w:t>
      </w:r>
    </w:p>
    <w:p w14:paraId="255F0F24" w14:textId="77777777" w:rsidR="00175F47" w:rsidRDefault="00770A3B" w:rsidP="00175F47">
      <w:r w:rsidRPr="00770A3B">
        <w:t xml:space="preserve">b) Pour them into the sink </w:t>
      </w:r>
    </w:p>
    <w:p w14:paraId="4AD4A481" w14:textId="77777777" w:rsidR="00175F47" w:rsidRDefault="00770A3B" w:rsidP="00175F47">
      <w:r w:rsidRPr="00770A3B">
        <w:t xml:space="preserve">c) Dispose of them according to local regulations </w:t>
      </w:r>
    </w:p>
    <w:p w14:paraId="5AB7CD31" w14:textId="77777777" w:rsidR="00770A3B" w:rsidRPr="00770A3B" w:rsidRDefault="00770A3B" w:rsidP="00175F47">
      <w:r w:rsidRPr="00770A3B">
        <w:t>d) Leave them in the cleaning cabinet</w:t>
      </w:r>
    </w:p>
    <w:p w14:paraId="5847B2F5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should you do if you encounter a delicate or valuable item while cleaning? </w:t>
      </w:r>
    </w:p>
    <w:p w14:paraId="51A938E5" w14:textId="77777777" w:rsidR="00175F47" w:rsidRDefault="00770A3B" w:rsidP="00175F47">
      <w:r w:rsidRPr="00770A3B">
        <w:t>a) Clean it with regular cleaning agents</w:t>
      </w:r>
    </w:p>
    <w:p w14:paraId="63F88580" w14:textId="77777777" w:rsidR="00175F47" w:rsidRDefault="00770A3B" w:rsidP="00175F47">
      <w:r w:rsidRPr="00770A3B">
        <w:t xml:space="preserve"> b) Avoid cleaning it and inform the homeowner </w:t>
      </w:r>
    </w:p>
    <w:p w14:paraId="5026774F" w14:textId="77777777" w:rsidR="00175F47" w:rsidRDefault="00770A3B" w:rsidP="00175F47">
      <w:r w:rsidRPr="00770A3B">
        <w:t xml:space="preserve">c) Wrap it in a wet cloth for gentle cleaning </w:t>
      </w:r>
    </w:p>
    <w:p w14:paraId="6EBBFC8B" w14:textId="77777777" w:rsidR="00770A3B" w:rsidRDefault="00770A3B" w:rsidP="00175F47">
      <w:r w:rsidRPr="00770A3B">
        <w:t>d) Scrub it with a soft brush to remove dust</w:t>
      </w:r>
    </w:p>
    <w:p w14:paraId="3CD46173" w14:textId="77777777" w:rsidR="00175F47" w:rsidRDefault="00175F47" w:rsidP="00175F47"/>
    <w:p w14:paraId="3AAB437B" w14:textId="77777777" w:rsidR="00175F47" w:rsidRDefault="00175F47" w:rsidP="00175F47"/>
    <w:p w14:paraId="5748A331" w14:textId="77777777" w:rsidR="00175F47" w:rsidRDefault="00175F47" w:rsidP="00175F47"/>
    <w:p w14:paraId="18A98304" w14:textId="77777777" w:rsidR="00175F47" w:rsidRDefault="00175F47" w:rsidP="00175F47"/>
    <w:p w14:paraId="3A13FFBA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lastRenderedPageBreak/>
        <w:t xml:space="preserve">Which type of mop is best suited for cleaning hard floors like tile or hardwood? </w:t>
      </w:r>
    </w:p>
    <w:p w14:paraId="2C466328" w14:textId="77777777" w:rsidR="00175F47" w:rsidRDefault="00770A3B" w:rsidP="00175F47">
      <w:r w:rsidRPr="00770A3B">
        <w:t xml:space="preserve">a) Sponge mop </w:t>
      </w:r>
    </w:p>
    <w:p w14:paraId="2356AE2E" w14:textId="77777777" w:rsidR="00175F47" w:rsidRDefault="00770A3B" w:rsidP="00175F47">
      <w:r w:rsidRPr="00770A3B">
        <w:t xml:space="preserve">b) String mop </w:t>
      </w:r>
    </w:p>
    <w:p w14:paraId="4F64DA79" w14:textId="77777777" w:rsidR="00175F47" w:rsidRDefault="00770A3B" w:rsidP="00175F47">
      <w:r w:rsidRPr="00770A3B">
        <w:t xml:space="preserve">c) Dust mop </w:t>
      </w:r>
    </w:p>
    <w:p w14:paraId="6B1E43E6" w14:textId="77777777" w:rsidR="00770A3B" w:rsidRPr="00770A3B" w:rsidRDefault="00770A3B" w:rsidP="00175F47">
      <w:r w:rsidRPr="00770A3B">
        <w:t>d) Steam mop</w:t>
      </w:r>
    </w:p>
    <w:p w14:paraId="031FB6A2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When cleaning windows, which solution is recommended for streak-free results? </w:t>
      </w:r>
    </w:p>
    <w:p w14:paraId="72AE23DD" w14:textId="77777777" w:rsidR="00175F47" w:rsidRDefault="00770A3B" w:rsidP="00175F47">
      <w:r w:rsidRPr="00770A3B">
        <w:t xml:space="preserve">a) Ammonia and water </w:t>
      </w:r>
    </w:p>
    <w:p w14:paraId="1DA2CC47" w14:textId="77777777" w:rsidR="00175F47" w:rsidRDefault="00770A3B" w:rsidP="00175F47">
      <w:r w:rsidRPr="00770A3B">
        <w:t xml:space="preserve">b) Vinegar and water </w:t>
      </w:r>
    </w:p>
    <w:p w14:paraId="09837512" w14:textId="77777777" w:rsidR="00175F47" w:rsidRDefault="00770A3B" w:rsidP="00175F47">
      <w:r w:rsidRPr="00770A3B">
        <w:t>c) Bleach and water</w:t>
      </w:r>
    </w:p>
    <w:p w14:paraId="132EECA3" w14:textId="77777777" w:rsidR="00770A3B" w:rsidRPr="00770A3B" w:rsidRDefault="00770A3B" w:rsidP="00175F47">
      <w:r w:rsidRPr="00770A3B">
        <w:t xml:space="preserve"> d) Lemon juice and water</w:t>
      </w:r>
    </w:p>
    <w:p w14:paraId="0A38EC6E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clean a greasy stovetop effectively? </w:t>
      </w:r>
    </w:p>
    <w:p w14:paraId="44D2E8D0" w14:textId="77777777" w:rsidR="00175F47" w:rsidRDefault="00770A3B" w:rsidP="00175F47">
      <w:r w:rsidRPr="00770A3B">
        <w:t xml:space="preserve">a) Use a dry cloth to wipe off the grease </w:t>
      </w:r>
    </w:p>
    <w:p w14:paraId="6A3A5DE2" w14:textId="77777777" w:rsidR="00175F47" w:rsidRDefault="00770A3B" w:rsidP="00175F47">
      <w:r w:rsidRPr="00770A3B">
        <w:t xml:space="preserve">b) Scrub with steel wool for tough stains </w:t>
      </w:r>
    </w:p>
    <w:p w14:paraId="5C309DA3" w14:textId="77777777" w:rsidR="00175F47" w:rsidRDefault="00770A3B" w:rsidP="00175F47">
      <w:r w:rsidRPr="00770A3B">
        <w:t xml:space="preserve">c) Apply a mixture of baking soda and water </w:t>
      </w:r>
    </w:p>
    <w:p w14:paraId="501C5DB1" w14:textId="77777777" w:rsidR="00770A3B" w:rsidRPr="00770A3B" w:rsidRDefault="00770A3B" w:rsidP="00175F47">
      <w:r w:rsidRPr="00770A3B">
        <w:t>d) Wipe with a damp, soapy cloth followed by a dry cloth</w:t>
      </w:r>
    </w:p>
    <w:p w14:paraId="6B432338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Which type of duster is best for cleaning delicate items like chandeliers or fragile decor? </w:t>
      </w:r>
    </w:p>
    <w:p w14:paraId="09AB05F8" w14:textId="77777777" w:rsidR="00175F47" w:rsidRDefault="00770A3B" w:rsidP="00175F47">
      <w:r w:rsidRPr="00770A3B">
        <w:t xml:space="preserve">a) Feather duster </w:t>
      </w:r>
    </w:p>
    <w:p w14:paraId="0110C0DB" w14:textId="77777777" w:rsidR="00175F47" w:rsidRDefault="00770A3B" w:rsidP="00175F47">
      <w:r w:rsidRPr="00770A3B">
        <w:t>b) Microfiber duster</w:t>
      </w:r>
    </w:p>
    <w:p w14:paraId="7AC34927" w14:textId="77777777" w:rsidR="00175F47" w:rsidRDefault="00770A3B" w:rsidP="00175F47">
      <w:r w:rsidRPr="00770A3B">
        <w:t xml:space="preserve"> c) Lambswool duster </w:t>
      </w:r>
    </w:p>
    <w:p w14:paraId="30DA54D5" w14:textId="77777777" w:rsidR="00770A3B" w:rsidRPr="00770A3B" w:rsidRDefault="00770A3B" w:rsidP="00175F47">
      <w:r w:rsidRPr="00770A3B">
        <w:t>d) Static duster</w:t>
      </w:r>
    </w:p>
    <w:p w14:paraId="42F5318A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proper way to clean electronics like computer screens and TVs? </w:t>
      </w:r>
    </w:p>
    <w:p w14:paraId="537A63E2" w14:textId="77777777" w:rsidR="00175F47" w:rsidRDefault="00770A3B" w:rsidP="00175F47">
      <w:r w:rsidRPr="00770A3B">
        <w:t xml:space="preserve">a) Wipe with a damp cloth </w:t>
      </w:r>
    </w:p>
    <w:p w14:paraId="1956AC65" w14:textId="77777777" w:rsidR="00175F47" w:rsidRDefault="00770A3B" w:rsidP="00175F47">
      <w:r w:rsidRPr="00770A3B">
        <w:t>b) Spray with an all-purpose cleaner</w:t>
      </w:r>
    </w:p>
    <w:p w14:paraId="2D20699F" w14:textId="77777777" w:rsidR="00175F47" w:rsidRDefault="00770A3B" w:rsidP="00175F47">
      <w:r w:rsidRPr="00770A3B">
        <w:t xml:space="preserve"> c) Use a dry microfiber cloth </w:t>
      </w:r>
    </w:p>
    <w:p w14:paraId="4F80C4D0" w14:textId="77777777" w:rsidR="00770A3B" w:rsidRDefault="00770A3B" w:rsidP="00175F47">
      <w:r w:rsidRPr="00770A3B">
        <w:t>d) Apply a glass cleaner</w:t>
      </w:r>
    </w:p>
    <w:p w14:paraId="1A0B476A" w14:textId="77777777" w:rsidR="00175F47" w:rsidRDefault="00175F47" w:rsidP="00175F47"/>
    <w:p w14:paraId="3DBF7DE8" w14:textId="77777777" w:rsidR="00175F47" w:rsidRDefault="00175F47" w:rsidP="00175F47"/>
    <w:p w14:paraId="764E034C" w14:textId="77777777" w:rsidR="00175F47" w:rsidRDefault="00175F47" w:rsidP="00175F47"/>
    <w:p w14:paraId="29E16888" w14:textId="77777777" w:rsidR="00175F47" w:rsidRPr="00770A3B" w:rsidRDefault="00175F47" w:rsidP="00175F47"/>
    <w:p w14:paraId="4773EEDD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lastRenderedPageBreak/>
        <w:t xml:space="preserve">How should you handle a tough, dried-on stain on a fabric couch or chair? </w:t>
      </w:r>
    </w:p>
    <w:p w14:paraId="459F7CBC" w14:textId="77777777" w:rsidR="00175F47" w:rsidRDefault="00770A3B" w:rsidP="00175F47">
      <w:r w:rsidRPr="00770A3B">
        <w:t xml:space="preserve">a) Scrub the stain with soap and water </w:t>
      </w:r>
    </w:p>
    <w:p w14:paraId="12811A15" w14:textId="77777777" w:rsidR="00175F47" w:rsidRDefault="00770A3B" w:rsidP="00175F47">
      <w:r w:rsidRPr="00770A3B">
        <w:t xml:space="preserve">b) Use a mild detergent and hot water </w:t>
      </w:r>
    </w:p>
    <w:p w14:paraId="7DD24CAD" w14:textId="77777777" w:rsidR="00175F47" w:rsidRDefault="00770A3B" w:rsidP="00175F47">
      <w:r w:rsidRPr="00770A3B">
        <w:t xml:space="preserve">c) Apply a stain remover and leave it overnight </w:t>
      </w:r>
    </w:p>
    <w:p w14:paraId="07D479C5" w14:textId="77777777" w:rsidR="00770A3B" w:rsidRPr="00770A3B" w:rsidRDefault="00770A3B" w:rsidP="00175F47">
      <w:r w:rsidRPr="00770A3B">
        <w:t>d) Sprinkle baking soda and vinegar over the stain</w:t>
      </w:r>
    </w:p>
    <w:p w14:paraId="7D5023D9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recommended frequency for cleaning air vents and air conditioning filters? </w:t>
      </w:r>
    </w:p>
    <w:p w14:paraId="067C3F43" w14:textId="77777777" w:rsidR="00175F47" w:rsidRDefault="00770A3B" w:rsidP="00175F47">
      <w:r w:rsidRPr="00770A3B">
        <w:t xml:space="preserve">a) Once every six months </w:t>
      </w:r>
    </w:p>
    <w:p w14:paraId="67939187" w14:textId="77777777" w:rsidR="00175F47" w:rsidRDefault="00770A3B" w:rsidP="00175F47">
      <w:r w:rsidRPr="00770A3B">
        <w:t xml:space="preserve">b) Once a year </w:t>
      </w:r>
    </w:p>
    <w:p w14:paraId="2342DDFB" w14:textId="77777777" w:rsidR="00175F47" w:rsidRDefault="00770A3B" w:rsidP="00175F47">
      <w:r w:rsidRPr="00770A3B">
        <w:t xml:space="preserve">c) Once every two years </w:t>
      </w:r>
    </w:p>
    <w:p w14:paraId="574ABC46" w14:textId="77777777" w:rsidR="00770A3B" w:rsidRPr="00770A3B" w:rsidRDefault="00770A3B" w:rsidP="00175F47">
      <w:r w:rsidRPr="00770A3B">
        <w:t>d) Once every three months</w:t>
      </w:r>
    </w:p>
    <w:p w14:paraId="6925BE51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approach cleaning a room with sensitive individuals, such as those with allergies or respiratory conditions? </w:t>
      </w:r>
    </w:p>
    <w:p w14:paraId="6803110D" w14:textId="77777777" w:rsidR="00175F47" w:rsidRDefault="00770A3B" w:rsidP="00175F47">
      <w:r w:rsidRPr="00770A3B">
        <w:t xml:space="preserve">a) Use scented cleaning products for a fresh smell </w:t>
      </w:r>
    </w:p>
    <w:p w14:paraId="58B20194" w14:textId="77777777" w:rsidR="00175F47" w:rsidRDefault="00770A3B" w:rsidP="00175F47">
      <w:r w:rsidRPr="00770A3B">
        <w:t xml:space="preserve">b) Open windows to allow for better ventilation </w:t>
      </w:r>
    </w:p>
    <w:p w14:paraId="3FF36D26" w14:textId="77777777" w:rsidR="00175F47" w:rsidRDefault="00770A3B" w:rsidP="00175F47">
      <w:r w:rsidRPr="00770A3B">
        <w:t xml:space="preserve">c) Dust and vacuum more frequently </w:t>
      </w:r>
    </w:p>
    <w:p w14:paraId="78AF113C" w14:textId="77777777" w:rsidR="00770A3B" w:rsidRPr="00770A3B" w:rsidRDefault="00770A3B" w:rsidP="00175F47">
      <w:r w:rsidRPr="00770A3B">
        <w:t>d) Use strong chemicals for deep cleaning</w:t>
      </w:r>
    </w:p>
    <w:p w14:paraId="6F35211B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best way to clean and disinfect a toilet bowl effectively? </w:t>
      </w:r>
    </w:p>
    <w:p w14:paraId="644401D1" w14:textId="77777777" w:rsidR="00175F47" w:rsidRDefault="00770A3B" w:rsidP="00175F47">
      <w:r w:rsidRPr="00770A3B">
        <w:t xml:space="preserve">a) Use a mixture of vinegar and baking soda </w:t>
      </w:r>
    </w:p>
    <w:p w14:paraId="20069641" w14:textId="77777777" w:rsidR="00175F47" w:rsidRDefault="00770A3B" w:rsidP="00175F47">
      <w:r w:rsidRPr="00770A3B">
        <w:t>b) Apply bleach directly to the bowl and scrub</w:t>
      </w:r>
    </w:p>
    <w:p w14:paraId="37BF0199" w14:textId="77777777" w:rsidR="00175F47" w:rsidRDefault="00770A3B" w:rsidP="00175F47">
      <w:r w:rsidRPr="00770A3B">
        <w:t xml:space="preserve"> c) Wipe with a damp cloth and rinse with water </w:t>
      </w:r>
    </w:p>
    <w:p w14:paraId="35AD1716" w14:textId="77777777" w:rsidR="00770A3B" w:rsidRPr="00770A3B" w:rsidRDefault="00770A3B" w:rsidP="00175F47">
      <w:r w:rsidRPr="00770A3B">
        <w:t>d) Use a toilet bowl cleaner following the manufacturer's instructions</w:t>
      </w:r>
    </w:p>
    <w:p w14:paraId="4C5B6BED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clean a </w:t>
      </w:r>
      <w:proofErr w:type="gramStart"/>
      <w:r w:rsidRPr="00ED627F">
        <w:rPr>
          <w:b/>
          <w:bCs/>
        </w:rPr>
        <w:t>stainless steel</w:t>
      </w:r>
      <w:proofErr w:type="gramEnd"/>
      <w:r w:rsidRPr="00ED627F">
        <w:rPr>
          <w:b/>
          <w:bCs/>
        </w:rPr>
        <w:t xml:space="preserve"> sink to avoid scratches and maintain its shine? </w:t>
      </w:r>
    </w:p>
    <w:p w14:paraId="6A484121" w14:textId="77777777" w:rsidR="00175F47" w:rsidRDefault="00770A3B" w:rsidP="00175F47">
      <w:r w:rsidRPr="00770A3B">
        <w:t>a) Use steel wool for tough stains</w:t>
      </w:r>
      <w:r w:rsidR="00175F47">
        <w:t xml:space="preserve"> </w:t>
      </w:r>
    </w:p>
    <w:p w14:paraId="70F78D9D" w14:textId="77777777" w:rsidR="00175F47" w:rsidRDefault="00770A3B" w:rsidP="00175F47">
      <w:r w:rsidRPr="00770A3B">
        <w:t>b) Scrub vigorously with a brush</w:t>
      </w:r>
    </w:p>
    <w:p w14:paraId="6400BF30" w14:textId="77777777" w:rsidR="00175F47" w:rsidRDefault="00770A3B" w:rsidP="00175F47">
      <w:r w:rsidRPr="00770A3B">
        <w:t xml:space="preserve"> c) Avoid using abrasive cleaners and use a soft sponge or cloth </w:t>
      </w:r>
    </w:p>
    <w:p w14:paraId="0BB377B9" w14:textId="77777777" w:rsidR="00770A3B" w:rsidRDefault="00770A3B" w:rsidP="00175F47">
      <w:r w:rsidRPr="00770A3B">
        <w:t>d) Apply a mixture of bleach and water for disinfection</w:t>
      </w:r>
    </w:p>
    <w:p w14:paraId="7F049B2B" w14:textId="77777777" w:rsidR="00175F47" w:rsidRDefault="00175F47" w:rsidP="00175F47"/>
    <w:p w14:paraId="6EC1ABD7" w14:textId="77777777" w:rsidR="00175F47" w:rsidRDefault="00175F47" w:rsidP="00175F47"/>
    <w:p w14:paraId="16EA549D" w14:textId="77777777" w:rsidR="00175F47" w:rsidRPr="00770A3B" w:rsidRDefault="00175F47" w:rsidP="00175F47"/>
    <w:p w14:paraId="36BCC81A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lastRenderedPageBreak/>
        <w:t xml:space="preserve">What is the first step to take when cleaning a kitchen? </w:t>
      </w:r>
    </w:p>
    <w:p w14:paraId="035568B6" w14:textId="77777777" w:rsidR="00175F47" w:rsidRDefault="00770A3B" w:rsidP="00175F47">
      <w:r w:rsidRPr="00770A3B">
        <w:t>a) Wiping the countertops</w:t>
      </w:r>
    </w:p>
    <w:p w14:paraId="7E9ECABB" w14:textId="77777777" w:rsidR="00175F47" w:rsidRDefault="00770A3B" w:rsidP="00175F47">
      <w:r w:rsidRPr="00770A3B">
        <w:t xml:space="preserve"> b) Washing the dishes </w:t>
      </w:r>
    </w:p>
    <w:p w14:paraId="2CD4661E" w14:textId="77777777" w:rsidR="00175F47" w:rsidRDefault="00770A3B" w:rsidP="00175F47">
      <w:r w:rsidRPr="00770A3B">
        <w:t xml:space="preserve">c) Sweeping the floor </w:t>
      </w:r>
    </w:p>
    <w:p w14:paraId="6B5E52F4" w14:textId="77777777" w:rsidR="00770A3B" w:rsidRPr="00770A3B" w:rsidRDefault="00770A3B" w:rsidP="00175F47">
      <w:r w:rsidRPr="00770A3B">
        <w:t>d) Decluttering the space</w:t>
      </w:r>
    </w:p>
    <w:p w14:paraId="1CA1547A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>What type of cleaner should you use on stainless steel appliances to avoid streaks and fingerprints?</w:t>
      </w:r>
    </w:p>
    <w:p w14:paraId="74328D48" w14:textId="77777777" w:rsidR="00175F47" w:rsidRDefault="00770A3B" w:rsidP="00175F47">
      <w:r w:rsidRPr="00770A3B">
        <w:t>a) Bleach</w:t>
      </w:r>
    </w:p>
    <w:p w14:paraId="5262EF80" w14:textId="77777777" w:rsidR="00175F47" w:rsidRDefault="00770A3B" w:rsidP="00175F47">
      <w:r w:rsidRPr="00770A3B">
        <w:t xml:space="preserve">b) Vinegar </w:t>
      </w:r>
    </w:p>
    <w:p w14:paraId="388AF484" w14:textId="77777777" w:rsidR="00175F47" w:rsidRDefault="00770A3B" w:rsidP="00175F47">
      <w:r w:rsidRPr="00770A3B">
        <w:t xml:space="preserve">c) Glass cleaner </w:t>
      </w:r>
    </w:p>
    <w:p w14:paraId="45D33ED3" w14:textId="77777777" w:rsidR="00770A3B" w:rsidRPr="00770A3B" w:rsidRDefault="00770A3B" w:rsidP="00175F47">
      <w:r w:rsidRPr="00770A3B">
        <w:t>d) Stainless steel cleaner</w:t>
      </w:r>
    </w:p>
    <w:p w14:paraId="541DFA72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>How often should you clean the inside of the refrigerator?</w:t>
      </w:r>
    </w:p>
    <w:p w14:paraId="1D1DC06E" w14:textId="77777777" w:rsidR="00175F47" w:rsidRDefault="00770A3B" w:rsidP="00175F47">
      <w:r w:rsidRPr="00770A3B">
        <w:t xml:space="preserve"> a) Once a week </w:t>
      </w:r>
    </w:p>
    <w:p w14:paraId="196C0DB6" w14:textId="77777777" w:rsidR="00175F47" w:rsidRDefault="00770A3B" w:rsidP="00175F47">
      <w:r w:rsidRPr="00770A3B">
        <w:t xml:space="preserve">b) Once a month </w:t>
      </w:r>
    </w:p>
    <w:p w14:paraId="6156B91C" w14:textId="77777777" w:rsidR="00175F47" w:rsidRDefault="00770A3B" w:rsidP="00175F47">
      <w:r w:rsidRPr="00770A3B">
        <w:t xml:space="preserve">c) Once every six months </w:t>
      </w:r>
    </w:p>
    <w:p w14:paraId="570857A3" w14:textId="77777777" w:rsidR="00770A3B" w:rsidRPr="00770A3B" w:rsidRDefault="00770A3B" w:rsidP="00175F47">
      <w:r w:rsidRPr="00770A3B">
        <w:t>d) Once a year</w:t>
      </w:r>
    </w:p>
    <w:p w14:paraId="7616FAB4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When cleaning the kitchen sink, what should you avoid using to prevent damage to the material? </w:t>
      </w:r>
    </w:p>
    <w:p w14:paraId="6A9CBA35" w14:textId="77777777" w:rsidR="00175F47" w:rsidRDefault="00770A3B" w:rsidP="00175F47">
      <w:r w:rsidRPr="00770A3B">
        <w:t>a) Steel wool</w:t>
      </w:r>
    </w:p>
    <w:p w14:paraId="19A075F9" w14:textId="77777777" w:rsidR="00175F47" w:rsidRDefault="00770A3B" w:rsidP="00175F47">
      <w:r w:rsidRPr="00770A3B">
        <w:t xml:space="preserve"> b) Baking soda </w:t>
      </w:r>
    </w:p>
    <w:p w14:paraId="3BDA8874" w14:textId="77777777" w:rsidR="00175F47" w:rsidRDefault="00770A3B" w:rsidP="00175F47">
      <w:r w:rsidRPr="00770A3B">
        <w:t xml:space="preserve">c) Lemon juice </w:t>
      </w:r>
    </w:p>
    <w:p w14:paraId="49B1B06B" w14:textId="77777777" w:rsidR="00770A3B" w:rsidRPr="00770A3B" w:rsidRDefault="00770A3B" w:rsidP="00175F47">
      <w:r w:rsidRPr="00770A3B">
        <w:t>d) Dish soap</w:t>
      </w:r>
    </w:p>
    <w:p w14:paraId="40C9D063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clean a cutting board after cutting raw meat? </w:t>
      </w:r>
    </w:p>
    <w:p w14:paraId="194C45CD" w14:textId="77777777" w:rsidR="00175F47" w:rsidRDefault="00770A3B" w:rsidP="00175F47">
      <w:r w:rsidRPr="00770A3B">
        <w:t xml:space="preserve">a) Rinse with water and wipe with a damp cloth </w:t>
      </w:r>
    </w:p>
    <w:p w14:paraId="1E1E892A" w14:textId="77777777" w:rsidR="00175F47" w:rsidRDefault="00770A3B" w:rsidP="00175F47">
      <w:r w:rsidRPr="00770A3B">
        <w:t xml:space="preserve">b) Wash with soap and water, then sanitize with bleach </w:t>
      </w:r>
    </w:p>
    <w:p w14:paraId="1480D2DF" w14:textId="77777777" w:rsidR="00175F47" w:rsidRDefault="00770A3B" w:rsidP="00175F47">
      <w:r w:rsidRPr="00770A3B">
        <w:t xml:space="preserve">c) Wipe with a dry cloth and store it </w:t>
      </w:r>
    </w:p>
    <w:p w14:paraId="2D267AD9" w14:textId="77777777" w:rsidR="00770A3B" w:rsidRDefault="00770A3B" w:rsidP="00175F47">
      <w:r w:rsidRPr="00770A3B">
        <w:t>d) Use it for other food items without cleaning</w:t>
      </w:r>
    </w:p>
    <w:p w14:paraId="38439566" w14:textId="77777777" w:rsidR="00175F47" w:rsidRDefault="00175F47" w:rsidP="00175F47"/>
    <w:p w14:paraId="13C7373C" w14:textId="77777777" w:rsidR="00175F47" w:rsidRDefault="00175F47" w:rsidP="00175F47"/>
    <w:p w14:paraId="5C9EAFB8" w14:textId="77777777" w:rsidR="00175F47" w:rsidRDefault="00175F47" w:rsidP="00175F47"/>
    <w:p w14:paraId="4EC80527" w14:textId="77777777" w:rsidR="00175F47" w:rsidRPr="00770A3B" w:rsidRDefault="00175F47" w:rsidP="00175F47"/>
    <w:p w14:paraId="6A7A84CE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Which of the following is safe to use for removing stubborn grease stains from kitchen surfaces? </w:t>
      </w:r>
    </w:p>
    <w:p w14:paraId="7945B24B" w14:textId="77777777" w:rsidR="00175F47" w:rsidRDefault="00770A3B" w:rsidP="00175F47">
      <w:r w:rsidRPr="00770A3B">
        <w:t xml:space="preserve">a) White vinegar </w:t>
      </w:r>
    </w:p>
    <w:p w14:paraId="01D5D0D3" w14:textId="77777777" w:rsidR="00175F47" w:rsidRDefault="00770A3B" w:rsidP="00175F47">
      <w:r w:rsidRPr="00770A3B">
        <w:t xml:space="preserve">b) Baking soda </w:t>
      </w:r>
    </w:p>
    <w:p w14:paraId="02B8DF96" w14:textId="77777777" w:rsidR="00175F47" w:rsidRDefault="00770A3B" w:rsidP="00175F47">
      <w:r w:rsidRPr="00770A3B">
        <w:t xml:space="preserve">c) Ammonia </w:t>
      </w:r>
    </w:p>
    <w:p w14:paraId="09662210" w14:textId="77777777" w:rsidR="00770A3B" w:rsidRPr="00770A3B" w:rsidRDefault="00770A3B" w:rsidP="00175F47">
      <w:r w:rsidRPr="00770A3B">
        <w:t>d) Lemon juice</w:t>
      </w:r>
    </w:p>
    <w:p w14:paraId="2E357C80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best way to clean and shine kitchen faucets and fixtures? </w:t>
      </w:r>
    </w:p>
    <w:p w14:paraId="54F611A9" w14:textId="77777777" w:rsidR="00175F47" w:rsidRDefault="00770A3B" w:rsidP="00175F47">
      <w:r w:rsidRPr="00770A3B">
        <w:t xml:space="preserve">a) Use an abrasive cleaner for thorough cleaning </w:t>
      </w:r>
    </w:p>
    <w:p w14:paraId="7F105BE1" w14:textId="77777777" w:rsidR="00175F47" w:rsidRDefault="00770A3B" w:rsidP="00175F47">
      <w:r w:rsidRPr="00770A3B">
        <w:t xml:space="preserve">b) Wipe with a dry cloth </w:t>
      </w:r>
    </w:p>
    <w:p w14:paraId="31A1BEA0" w14:textId="77777777" w:rsidR="00175F47" w:rsidRDefault="00770A3B" w:rsidP="00175F47">
      <w:r w:rsidRPr="00770A3B">
        <w:t xml:space="preserve">c) Polish with a </w:t>
      </w:r>
      <w:proofErr w:type="gramStart"/>
      <w:r w:rsidRPr="00770A3B">
        <w:t>stainless steel</w:t>
      </w:r>
      <w:proofErr w:type="gramEnd"/>
      <w:r w:rsidRPr="00770A3B">
        <w:t xml:space="preserve"> cleaner </w:t>
      </w:r>
    </w:p>
    <w:p w14:paraId="251ACB94" w14:textId="77777777" w:rsidR="00770A3B" w:rsidRPr="00770A3B" w:rsidRDefault="00770A3B" w:rsidP="00175F47">
      <w:r w:rsidRPr="00770A3B">
        <w:t>d) Spray with an all-purpose cleaner and leave it</w:t>
      </w:r>
    </w:p>
    <w:p w14:paraId="1000C33C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clean a microwave with stubborn food stains and odors? </w:t>
      </w:r>
    </w:p>
    <w:p w14:paraId="084E9FCE" w14:textId="77777777" w:rsidR="00175F47" w:rsidRDefault="00770A3B" w:rsidP="00175F47">
      <w:r w:rsidRPr="00770A3B">
        <w:t xml:space="preserve">a) Scrub the interior with a brush and soap </w:t>
      </w:r>
    </w:p>
    <w:p w14:paraId="4B554E7E" w14:textId="77777777" w:rsidR="00175F47" w:rsidRDefault="00770A3B" w:rsidP="00175F47">
      <w:r w:rsidRPr="00770A3B">
        <w:t xml:space="preserve">b) Boil a mixture of water and vinegar inside it </w:t>
      </w:r>
    </w:p>
    <w:p w14:paraId="22B11B81" w14:textId="77777777" w:rsidR="00175F47" w:rsidRDefault="00770A3B" w:rsidP="00175F47">
      <w:r w:rsidRPr="00770A3B">
        <w:t xml:space="preserve">c) Use bleach and let it sit for a few minutes </w:t>
      </w:r>
    </w:p>
    <w:p w14:paraId="7F78F4A2" w14:textId="77777777" w:rsidR="00770A3B" w:rsidRPr="00770A3B" w:rsidRDefault="00770A3B" w:rsidP="00175F47">
      <w:r w:rsidRPr="00770A3B">
        <w:t>d) Wipe with a damp cloth and let it air dry</w:t>
      </w:r>
    </w:p>
    <w:p w14:paraId="5E4DE3B6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>How often should you replace the kitchen sponge to prevent bacterial buildup?</w:t>
      </w:r>
    </w:p>
    <w:p w14:paraId="6D259681" w14:textId="77777777" w:rsidR="00175F47" w:rsidRDefault="00770A3B" w:rsidP="00175F47">
      <w:r w:rsidRPr="00770A3B">
        <w:t xml:space="preserve"> a) Every day </w:t>
      </w:r>
    </w:p>
    <w:p w14:paraId="560BC773" w14:textId="77777777" w:rsidR="00175F47" w:rsidRDefault="00770A3B" w:rsidP="00175F47">
      <w:r w:rsidRPr="00770A3B">
        <w:t xml:space="preserve">b) Once a week </w:t>
      </w:r>
    </w:p>
    <w:p w14:paraId="1CEF78E5" w14:textId="77777777" w:rsidR="00175F47" w:rsidRDefault="00770A3B" w:rsidP="00175F47">
      <w:r w:rsidRPr="00770A3B">
        <w:t xml:space="preserve">c) Once a month </w:t>
      </w:r>
    </w:p>
    <w:p w14:paraId="29FDB52C" w14:textId="77777777" w:rsidR="00770A3B" w:rsidRPr="00770A3B" w:rsidRDefault="00770A3B" w:rsidP="00175F47">
      <w:r w:rsidRPr="00770A3B">
        <w:t>d) Once every six months</w:t>
      </w:r>
    </w:p>
    <w:p w14:paraId="051C1382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should you do if you encounter a broken glass or dish in the kitchen? </w:t>
      </w:r>
    </w:p>
    <w:p w14:paraId="21251062" w14:textId="77777777" w:rsidR="00175F47" w:rsidRDefault="00770A3B" w:rsidP="00175F47">
      <w:r w:rsidRPr="00770A3B">
        <w:t xml:space="preserve">a) Pick up the larger pieces and vacuum the area </w:t>
      </w:r>
    </w:p>
    <w:p w14:paraId="25F2553F" w14:textId="77777777" w:rsidR="00175F47" w:rsidRDefault="00770A3B" w:rsidP="00175F47">
      <w:r w:rsidRPr="00770A3B">
        <w:t xml:space="preserve">b) Use a broom and dustpan to clean it up </w:t>
      </w:r>
    </w:p>
    <w:p w14:paraId="5CBD1CF7" w14:textId="77777777" w:rsidR="00175F47" w:rsidRDefault="00770A3B" w:rsidP="00175F47">
      <w:r w:rsidRPr="00770A3B">
        <w:t xml:space="preserve">c) Use your hands to pick up the pieces carefully </w:t>
      </w:r>
    </w:p>
    <w:p w14:paraId="5E0D09B8" w14:textId="77777777" w:rsidR="00770A3B" w:rsidRDefault="00770A3B" w:rsidP="00175F47">
      <w:r w:rsidRPr="00770A3B">
        <w:t>d) Inform the homeowner immediately</w:t>
      </w:r>
    </w:p>
    <w:p w14:paraId="353AB774" w14:textId="77777777" w:rsidR="00175F47" w:rsidRDefault="00175F47" w:rsidP="00175F47"/>
    <w:p w14:paraId="289CAE4A" w14:textId="77777777" w:rsidR="00175F47" w:rsidRDefault="00175F47" w:rsidP="00175F47"/>
    <w:p w14:paraId="1DD71BDC" w14:textId="77777777" w:rsidR="00175F47" w:rsidRDefault="00175F47" w:rsidP="00175F47"/>
    <w:p w14:paraId="60548BA1" w14:textId="77777777" w:rsidR="00175F47" w:rsidRPr="00770A3B" w:rsidRDefault="00175F47" w:rsidP="00175F47"/>
    <w:p w14:paraId="267D8EFC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clean the kitchen floor with sticky spills or stains? </w:t>
      </w:r>
    </w:p>
    <w:p w14:paraId="39E317D0" w14:textId="77777777" w:rsidR="00175F47" w:rsidRDefault="00770A3B" w:rsidP="00175F47">
      <w:r w:rsidRPr="00770A3B">
        <w:t xml:space="preserve">a) Use bleach and scrub with a brush </w:t>
      </w:r>
    </w:p>
    <w:p w14:paraId="58155E3A" w14:textId="77777777" w:rsidR="00175F47" w:rsidRDefault="00770A3B" w:rsidP="00175F47">
      <w:r w:rsidRPr="00770A3B">
        <w:t xml:space="preserve">b) Mop with hot soapy water </w:t>
      </w:r>
    </w:p>
    <w:p w14:paraId="46CCC4D7" w14:textId="77777777" w:rsidR="00175F47" w:rsidRDefault="00770A3B" w:rsidP="00175F47">
      <w:r w:rsidRPr="00770A3B">
        <w:t xml:space="preserve">c) Pour water and leave it to soak </w:t>
      </w:r>
    </w:p>
    <w:p w14:paraId="38A849EB" w14:textId="77777777" w:rsidR="00770A3B" w:rsidRPr="00770A3B" w:rsidRDefault="00770A3B" w:rsidP="00175F47">
      <w:r w:rsidRPr="00770A3B">
        <w:t>d) Apply vinegar and wipe with a damp cloth</w:t>
      </w:r>
    </w:p>
    <w:p w14:paraId="2B287FBC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should you do if you find expired or spoiled food items in the pantry or fridge? </w:t>
      </w:r>
    </w:p>
    <w:p w14:paraId="4BB90E16" w14:textId="77777777" w:rsidR="00175F47" w:rsidRDefault="00770A3B" w:rsidP="00175F47">
      <w:r w:rsidRPr="00770A3B">
        <w:t xml:space="preserve">a) Leave them and continue cleaning </w:t>
      </w:r>
    </w:p>
    <w:p w14:paraId="155E4414" w14:textId="77777777" w:rsidR="00175F47" w:rsidRDefault="00770A3B" w:rsidP="00175F47">
      <w:r w:rsidRPr="00770A3B">
        <w:t xml:space="preserve">b) Dispose of them in the regular trash </w:t>
      </w:r>
    </w:p>
    <w:p w14:paraId="5C665DD3" w14:textId="77777777" w:rsidR="00175F47" w:rsidRDefault="00770A3B" w:rsidP="00175F47">
      <w:r w:rsidRPr="00770A3B">
        <w:t xml:space="preserve">c) Inform the homeowner and follow their instructions </w:t>
      </w:r>
    </w:p>
    <w:p w14:paraId="5E2A4815" w14:textId="77777777" w:rsidR="00770A3B" w:rsidRPr="00770A3B" w:rsidRDefault="00770A3B" w:rsidP="00175F47">
      <w:r w:rsidRPr="00770A3B">
        <w:t>d) Consume them if they are only slightly expired</w:t>
      </w:r>
    </w:p>
    <w:p w14:paraId="171C4511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can you safely clean a gas stove with burners and grates? </w:t>
      </w:r>
    </w:p>
    <w:p w14:paraId="3292652F" w14:textId="77777777" w:rsidR="00175F47" w:rsidRDefault="00770A3B" w:rsidP="00175F47">
      <w:r w:rsidRPr="00770A3B">
        <w:t xml:space="preserve">a) Soak the grates in bleach and water </w:t>
      </w:r>
    </w:p>
    <w:p w14:paraId="354084E8" w14:textId="77777777" w:rsidR="00175F47" w:rsidRDefault="00770A3B" w:rsidP="00175F47">
      <w:r w:rsidRPr="00770A3B">
        <w:t xml:space="preserve">b) Wipe the burners with a dry cloth </w:t>
      </w:r>
    </w:p>
    <w:p w14:paraId="0737810A" w14:textId="77777777" w:rsidR="00175F47" w:rsidRDefault="00770A3B" w:rsidP="00175F47">
      <w:r w:rsidRPr="00770A3B">
        <w:t>c) Remove the grates and burners to clean in the dishwasher</w:t>
      </w:r>
    </w:p>
    <w:p w14:paraId="775E1E6B" w14:textId="77777777" w:rsidR="00770A3B" w:rsidRPr="00770A3B" w:rsidRDefault="00770A3B" w:rsidP="00175F47">
      <w:r w:rsidRPr="00770A3B">
        <w:t>d) Use a brush and soapy water to scrub the grates and burners</w:t>
      </w:r>
    </w:p>
    <w:p w14:paraId="70C1DB24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best way to clean kitchen cabinets without damaging the finish? </w:t>
      </w:r>
    </w:p>
    <w:p w14:paraId="5800E00C" w14:textId="77777777" w:rsidR="00175F47" w:rsidRDefault="00770A3B" w:rsidP="00175F47">
      <w:r w:rsidRPr="00770A3B">
        <w:t xml:space="preserve">a) Use a damp cloth with soap and water </w:t>
      </w:r>
    </w:p>
    <w:p w14:paraId="34A022D2" w14:textId="77777777" w:rsidR="00175F47" w:rsidRDefault="00770A3B" w:rsidP="00175F47">
      <w:r w:rsidRPr="00770A3B">
        <w:t xml:space="preserve">b) Apply a mixture of vinegar and baking soda </w:t>
      </w:r>
    </w:p>
    <w:p w14:paraId="7E64B2CB" w14:textId="77777777" w:rsidR="00175F47" w:rsidRDefault="00770A3B" w:rsidP="00175F47">
      <w:r w:rsidRPr="00770A3B">
        <w:t xml:space="preserve">c) Scrub vigorously with a steel wool pad </w:t>
      </w:r>
    </w:p>
    <w:p w14:paraId="782C1426" w14:textId="77777777" w:rsidR="00770A3B" w:rsidRPr="00770A3B" w:rsidRDefault="00770A3B" w:rsidP="00175F47">
      <w:r w:rsidRPr="00770A3B">
        <w:t>d) Spray with an all-purpose cleaner and wipe with a dry cloth</w:t>
      </w:r>
    </w:p>
    <w:p w14:paraId="4E0DE021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clean the blender or food processor after use? </w:t>
      </w:r>
    </w:p>
    <w:p w14:paraId="055C223E" w14:textId="77777777" w:rsidR="00175F47" w:rsidRDefault="00770A3B" w:rsidP="00175F47">
      <w:r w:rsidRPr="00770A3B">
        <w:t xml:space="preserve">a) Rinse with water and leave it to dry </w:t>
      </w:r>
    </w:p>
    <w:p w14:paraId="3A9A463E" w14:textId="77777777" w:rsidR="00175F47" w:rsidRDefault="00770A3B" w:rsidP="00175F47">
      <w:r w:rsidRPr="00770A3B">
        <w:t xml:space="preserve">b) Disassemble and wash the parts with soap and water </w:t>
      </w:r>
    </w:p>
    <w:p w14:paraId="4B858852" w14:textId="77777777" w:rsidR="00175F47" w:rsidRDefault="00770A3B" w:rsidP="00175F47">
      <w:r w:rsidRPr="00770A3B">
        <w:t xml:space="preserve">c) Use a cloth to wipe the blades and container </w:t>
      </w:r>
    </w:p>
    <w:p w14:paraId="5CCB9CC9" w14:textId="77777777" w:rsidR="00770A3B" w:rsidRDefault="00770A3B" w:rsidP="00175F47">
      <w:r w:rsidRPr="00770A3B">
        <w:t>d) Soak the blades in soapy water</w:t>
      </w:r>
    </w:p>
    <w:p w14:paraId="0A4AB38C" w14:textId="77777777" w:rsidR="00175F47" w:rsidRDefault="00175F47" w:rsidP="00175F47"/>
    <w:p w14:paraId="6ED6C43E" w14:textId="77777777" w:rsidR="00175F47" w:rsidRDefault="00175F47" w:rsidP="00175F47"/>
    <w:p w14:paraId="40337C2E" w14:textId="77777777" w:rsidR="00175F47" w:rsidRDefault="00175F47" w:rsidP="00175F47"/>
    <w:p w14:paraId="122FBBB8" w14:textId="77777777" w:rsidR="00175F47" w:rsidRPr="00770A3B" w:rsidRDefault="00175F47" w:rsidP="00175F47"/>
    <w:p w14:paraId="4C412E80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recommended method for cleaning the oven to remove baked-on grease and spills? </w:t>
      </w:r>
    </w:p>
    <w:p w14:paraId="7BA1C83A" w14:textId="77777777" w:rsidR="00175F47" w:rsidRDefault="00770A3B" w:rsidP="00175F47">
      <w:r w:rsidRPr="00770A3B">
        <w:t>a) Use a mixture of ammonia and water</w:t>
      </w:r>
    </w:p>
    <w:p w14:paraId="088B5036" w14:textId="77777777" w:rsidR="00175F47" w:rsidRDefault="00770A3B" w:rsidP="00175F47">
      <w:r w:rsidRPr="00770A3B">
        <w:t xml:space="preserve"> b) Apply a commercial oven cleaner and scrub with a brush </w:t>
      </w:r>
    </w:p>
    <w:p w14:paraId="6390D3E6" w14:textId="77777777" w:rsidR="00175F47" w:rsidRDefault="00770A3B" w:rsidP="00175F47">
      <w:r w:rsidRPr="00770A3B">
        <w:t xml:space="preserve">c) Heat the oven and scrape off the debris </w:t>
      </w:r>
    </w:p>
    <w:p w14:paraId="461E05CE" w14:textId="77777777" w:rsidR="00770A3B" w:rsidRPr="00770A3B" w:rsidRDefault="00770A3B" w:rsidP="00175F47">
      <w:r w:rsidRPr="00770A3B">
        <w:t>d) Make a paste of baking soda and water, then scrub the interior</w:t>
      </w:r>
    </w:p>
    <w:p w14:paraId="08D19538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When cleaning kitchen countertops, which cleaning agent should be used for disinfection? </w:t>
      </w:r>
    </w:p>
    <w:p w14:paraId="6B562F9A" w14:textId="77777777" w:rsidR="00175F47" w:rsidRDefault="00770A3B" w:rsidP="00175F47">
      <w:r w:rsidRPr="00770A3B">
        <w:t xml:space="preserve">a) Lemon juice </w:t>
      </w:r>
    </w:p>
    <w:p w14:paraId="646D11DE" w14:textId="77777777" w:rsidR="00175F47" w:rsidRDefault="00770A3B" w:rsidP="00175F47">
      <w:r w:rsidRPr="00770A3B">
        <w:t xml:space="preserve">b) Vinegar </w:t>
      </w:r>
    </w:p>
    <w:p w14:paraId="47535348" w14:textId="77777777" w:rsidR="00175F47" w:rsidRDefault="00770A3B" w:rsidP="00175F47">
      <w:r w:rsidRPr="00770A3B">
        <w:t xml:space="preserve">c) Soap and water </w:t>
      </w:r>
    </w:p>
    <w:p w14:paraId="62AEBEA1" w14:textId="77777777" w:rsidR="00770A3B" w:rsidRPr="00770A3B" w:rsidRDefault="00770A3B" w:rsidP="00175F47">
      <w:r w:rsidRPr="00770A3B">
        <w:t>d) Diluted bleach solution</w:t>
      </w:r>
    </w:p>
    <w:p w14:paraId="64D41FA5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clean wooden kitchen utensils, such as cutting boards and spoons? </w:t>
      </w:r>
    </w:p>
    <w:p w14:paraId="38CEF221" w14:textId="77777777" w:rsidR="00175F47" w:rsidRDefault="00770A3B" w:rsidP="00175F47">
      <w:r w:rsidRPr="00770A3B">
        <w:t xml:space="preserve">a) Wash with hot water and soap </w:t>
      </w:r>
    </w:p>
    <w:p w14:paraId="762BB91F" w14:textId="77777777" w:rsidR="00175F47" w:rsidRDefault="00770A3B" w:rsidP="00175F47">
      <w:r w:rsidRPr="00770A3B">
        <w:t xml:space="preserve">b) Soak in a vinegar and water solution </w:t>
      </w:r>
    </w:p>
    <w:p w14:paraId="0669D200" w14:textId="77777777" w:rsidR="00175F47" w:rsidRDefault="00770A3B" w:rsidP="00175F47">
      <w:r w:rsidRPr="00770A3B">
        <w:t xml:space="preserve">c) Wipe with a damp cloth </w:t>
      </w:r>
    </w:p>
    <w:p w14:paraId="24AA07AB" w14:textId="77777777" w:rsidR="00770A3B" w:rsidRPr="00770A3B" w:rsidRDefault="00770A3B" w:rsidP="00175F47">
      <w:r w:rsidRPr="00770A3B">
        <w:t>d) Apply a wood-specific cleaner</w:t>
      </w:r>
    </w:p>
    <w:p w14:paraId="29F4F168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proper way to clean the coffee maker or kettle from hard water deposits? </w:t>
      </w:r>
    </w:p>
    <w:p w14:paraId="34DDE4CB" w14:textId="77777777" w:rsidR="00175F47" w:rsidRDefault="00770A3B" w:rsidP="00175F47">
      <w:r w:rsidRPr="00770A3B">
        <w:t xml:space="preserve">a) Wipe with a dry cloth </w:t>
      </w:r>
    </w:p>
    <w:p w14:paraId="3F9F1A8F" w14:textId="77777777" w:rsidR="00175F47" w:rsidRDefault="00770A3B" w:rsidP="00175F47">
      <w:r w:rsidRPr="00770A3B">
        <w:t xml:space="preserve">b) Boil a mixture of water and vinegar </w:t>
      </w:r>
    </w:p>
    <w:p w14:paraId="55CABF7B" w14:textId="77777777" w:rsidR="00175F47" w:rsidRDefault="00770A3B" w:rsidP="00175F47">
      <w:r w:rsidRPr="00770A3B">
        <w:t xml:space="preserve">c) Use an all-purpose cleaner </w:t>
      </w:r>
    </w:p>
    <w:p w14:paraId="5E20C239" w14:textId="77777777" w:rsidR="00770A3B" w:rsidRPr="00770A3B" w:rsidRDefault="00770A3B" w:rsidP="00175F47">
      <w:r w:rsidRPr="00770A3B">
        <w:t>d) Soak the parts in bleach</w:t>
      </w:r>
    </w:p>
    <w:p w14:paraId="29C7FE2B" w14:textId="77777777" w:rsidR="00175F47" w:rsidRPr="00ED627F" w:rsidRDefault="00770A3B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clean the range hood filter effectively? </w:t>
      </w:r>
    </w:p>
    <w:p w14:paraId="786E7BF4" w14:textId="77777777" w:rsidR="00175F47" w:rsidRDefault="00770A3B" w:rsidP="00175F47">
      <w:r w:rsidRPr="00770A3B">
        <w:t xml:space="preserve">a) Soak it in soapy water and scrub with a brush </w:t>
      </w:r>
    </w:p>
    <w:p w14:paraId="419632A8" w14:textId="77777777" w:rsidR="00175F47" w:rsidRDefault="00770A3B" w:rsidP="00175F47">
      <w:r w:rsidRPr="00770A3B">
        <w:t xml:space="preserve">b) Wipe it with a damp cloth </w:t>
      </w:r>
    </w:p>
    <w:p w14:paraId="3A2229FA" w14:textId="77777777" w:rsidR="00175F47" w:rsidRDefault="00770A3B" w:rsidP="00175F47">
      <w:r w:rsidRPr="00770A3B">
        <w:t xml:space="preserve">c) Spray with bleach and let it sit for a few minutes </w:t>
      </w:r>
    </w:p>
    <w:p w14:paraId="4BB13895" w14:textId="58BC8AB0" w:rsidR="00770A3B" w:rsidRDefault="00770A3B" w:rsidP="00175F47">
      <w:r w:rsidRPr="00770A3B">
        <w:t xml:space="preserve">d) Use a </w:t>
      </w:r>
      <w:r w:rsidR="00ED627F" w:rsidRPr="00770A3B">
        <w:t>stainless-steel</w:t>
      </w:r>
      <w:r w:rsidRPr="00770A3B">
        <w:t xml:space="preserve"> cleaner for shine</w:t>
      </w:r>
    </w:p>
    <w:p w14:paraId="68D48105" w14:textId="77777777" w:rsidR="00175F47" w:rsidRDefault="00175F47" w:rsidP="00175F47"/>
    <w:p w14:paraId="3B66954D" w14:textId="77777777" w:rsidR="00175F47" w:rsidRDefault="00175F47" w:rsidP="00175F47"/>
    <w:p w14:paraId="697A87CE" w14:textId="77777777" w:rsidR="00175F47" w:rsidRDefault="00175F47" w:rsidP="00175F47"/>
    <w:p w14:paraId="1CB8EC10" w14:textId="77777777" w:rsidR="00175F47" w:rsidRPr="00770A3B" w:rsidRDefault="00175F47" w:rsidP="00175F47"/>
    <w:p w14:paraId="7D44EFCF" w14:textId="77777777" w:rsidR="00175F47" w:rsidRPr="00ED627F" w:rsidRDefault="003C50B4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>What is the recommended method for measuring dry ingredients like flour and sugar accurately?</w:t>
      </w:r>
    </w:p>
    <w:p w14:paraId="58B0DBC6" w14:textId="77777777" w:rsidR="00175F47" w:rsidRDefault="003C50B4" w:rsidP="00175F47">
      <w:r w:rsidRPr="003C50B4">
        <w:t xml:space="preserve">a) Piling the ingredients into the measuring cup </w:t>
      </w:r>
    </w:p>
    <w:p w14:paraId="13EC1346" w14:textId="77777777" w:rsidR="00175F47" w:rsidRDefault="003C50B4" w:rsidP="00175F47">
      <w:r w:rsidRPr="003C50B4">
        <w:t xml:space="preserve">b) Tapping the measuring cup to level the ingredients </w:t>
      </w:r>
    </w:p>
    <w:p w14:paraId="62AC1DD3" w14:textId="77777777" w:rsidR="00175F47" w:rsidRDefault="003C50B4" w:rsidP="00175F47">
      <w:r w:rsidRPr="003C50B4">
        <w:t xml:space="preserve">c) Scooping the ingredients with a spoon </w:t>
      </w:r>
    </w:p>
    <w:p w14:paraId="000106BE" w14:textId="77777777" w:rsidR="003C50B4" w:rsidRPr="003C50B4" w:rsidRDefault="003C50B4" w:rsidP="00175F47">
      <w:r w:rsidRPr="003C50B4">
        <w:t>d) Leveling the ingredients with a flat edge</w:t>
      </w:r>
    </w:p>
    <w:p w14:paraId="426C4765" w14:textId="77777777" w:rsidR="00175F47" w:rsidRPr="00ED627F" w:rsidRDefault="003C50B4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When cooking pasta, how should you determine if it is cooked to perfection? </w:t>
      </w:r>
    </w:p>
    <w:p w14:paraId="4EFBB327" w14:textId="77777777" w:rsidR="00175F47" w:rsidRDefault="003C50B4" w:rsidP="00175F47">
      <w:r w:rsidRPr="003C50B4">
        <w:t xml:space="preserve">a) Taste a piece to check the texture </w:t>
      </w:r>
    </w:p>
    <w:p w14:paraId="2914AF1E" w14:textId="77777777" w:rsidR="00175F47" w:rsidRDefault="003C50B4" w:rsidP="00175F47">
      <w:r w:rsidRPr="003C50B4">
        <w:t xml:space="preserve">b) Follow the cooking time mentioned on the package </w:t>
      </w:r>
    </w:p>
    <w:p w14:paraId="198EE479" w14:textId="77777777" w:rsidR="00175F47" w:rsidRDefault="003C50B4" w:rsidP="00175F47">
      <w:r w:rsidRPr="003C50B4">
        <w:t xml:space="preserve">c) Let it simmer for at least 30 minutes </w:t>
      </w:r>
    </w:p>
    <w:p w14:paraId="19DFAFE1" w14:textId="77777777" w:rsidR="003C50B4" w:rsidRPr="003C50B4" w:rsidRDefault="003C50B4" w:rsidP="00175F47">
      <w:r w:rsidRPr="003C50B4">
        <w:t>d) Drain the pasta after boiling for 5 minutes</w:t>
      </w:r>
    </w:p>
    <w:p w14:paraId="356B0DE0" w14:textId="77777777" w:rsidR="00175F47" w:rsidRPr="00ED627F" w:rsidRDefault="003C50B4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can you safely check the internal temperature of cooked meat to ensure it is properly cooked? </w:t>
      </w:r>
    </w:p>
    <w:p w14:paraId="67001A9F" w14:textId="77777777" w:rsidR="00175F47" w:rsidRDefault="003C50B4" w:rsidP="00175F47">
      <w:r w:rsidRPr="003C50B4">
        <w:t xml:space="preserve">a) Press it with your fingers to feel the firmness </w:t>
      </w:r>
    </w:p>
    <w:p w14:paraId="0A0A3436" w14:textId="77777777" w:rsidR="00175F47" w:rsidRDefault="003C50B4" w:rsidP="00175F47">
      <w:r w:rsidRPr="003C50B4">
        <w:t xml:space="preserve">b) Insert a food thermometer into the thickest part </w:t>
      </w:r>
    </w:p>
    <w:p w14:paraId="4481A50D" w14:textId="77777777" w:rsidR="00175F47" w:rsidRDefault="003C50B4" w:rsidP="00175F47">
      <w:r w:rsidRPr="003C50B4">
        <w:t xml:space="preserve">c) Observe the color of the meat </w:t>
      </w:r>
    </w:p>
    <w:p w14:paraId="3CA5CEB9" w14:textId="77777777" w:rsidR="003C50B4" w:rsidRPr="003C50B4" w:rsidRDefault="003C50B4" w:rsidP="00175F47">
      <w:r w:rsidRPr="003C50B4">
        <w:t>d) Cut it open to check the center</w:t>
      </w:r>
    </w:p>
    <w:p w14:paraId="17676EAE" w14:textId="77777777" w:rsidR="00175F47" w:rsidRPr="00ED627F" w:rsidRDefault="003C50B4" w:rsidP="00175F47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should you do before using a new cooking appliance for the first time? </w:t>
      </w:r>
    </w:p>
    <w:p w14:paraId="760DD99B" w14:textId="77777777" w:rsidR="00175F47" w:rsidRDefault="003C50B4" w:rsidP="00175F47">
      <w:r w:rsidRPr="003C50B4">
        <w:t>a) Wash it with hot soapy water</w:t>
      </w:r>
    </w:p>
    <w:p w14:paraId="0C620BB1" w14:textId="77777777" w:rsidR="00175F47" w:rsidRDefault="003C50B4" w:rsidP="00175F47">
      <w:r w:rsidRPr="003C50B4">
        <w:t xml:space="preserve"> b) Read the instruction manual thoroughly </w:t>
      </w:r>
    </w:p>
    <w:p w14:paraId="28674CDC" w14:textId="77777777" w:rsidR="00175F47" w:rsidRDefault="003C50B4" w:rsidP="00175F47">
      <w:r w:rsidRPr="003C50B4">
        <w:t>c) Plug it in and start cooking immediately</w:t>
      </w:r>
    </w:p>
    <w:p w14:paraId="7BEDB428" w14:textId="10BC708A" w:rsidR="0037774D" w:rsidRPr="003C50B4" w:rsidRDefault="003C50B4" w:rsidP="00175F47">
      <w:r w:rsidRPr="003C50B4">
        <w:t xml:space="preserve"> d) Season it with oil and heat it to a high temperature</w:t>
      </w:r>
    </w:p>
    <w:p w14:paraId="0F0355AA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When serving a meal, which dishware is commonly used for individual portions of soup? </w:t>
      </w:r>
    </w:p>
    <w:p w14:paraId="0DFA04A5" w14:textId="77777777" w:rsidR="0037774D" w:rsidRDefault="003C50B4" w:rsidP="00175F47">
      <w:r w:rsidRPr="003C50B4">
        <w:t xml:space="preserve">a) Dinner plate </w:t>
      </w:r>
    </w:p>
    <w:p w14:paraId="4B90F606" w14:textId="77777777" w:rsidR="0037774D" w:rsidRDefault="003C50B4" w:rsidP="00175F47">
      <w:r w:rsidRPr="003C50B4">
        <w:t xml:space="preserve">b) Soup bowl </w:t>
      </w:r>
    </w:p>
    <w:p w14:paraId="133B13FB" w14:textId="77777777" w:rsidR="0037774D" w:rsidRDefault="003C50B4" w:rsidP="00175F47">
      <w:r w:rsidRPr="003C50B4">
        <w:t xml:space="preserve">c) Salad plate </w:t>
      </w:r>
    </w:p>
    <w:p w14:paraId="5C7A48D1" w14:textId="77777777" w:rsidR="003C50B4" w:rsidRPr="003C50B4" w:rsidRDefault="003C50B4" w:rsidP="00175F47">
      <w:r w:rsidRPr="003C50B4">
        <w:t>d) Bread plate</w:t>
      </w:r>
    </w:p>
    <w:p w14:paraId="5A486273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proper way to serve drinks with ice to guests? </w:t>
      </w:r>
    </w:p>
    <w:p w14:paraId="25F5BE87" w14:textId="77777777" w:rsidR="0037774D" w:rsidRDefault="003C50B4" w:rsidP="00175F47">
      <w:r w:rsidRPr="003C50B4">
        <w:t xml:space="preserve">a) Use a glass filled with ice and pour the drink over it </w:t>
      </w:r>
    </w:p>
    <w:p w14:paraId="5F9B1855" w14:textId="77777777" w:rsidR="0037774D" w:rsidRDefault="003C50B4" w:rsidP="00175F47">
      <w:r w:rsidRPr="003C50B4">
        <w:lastRenderedPageBreak/>
        <w:t xml:space="preserve">b) Add ice to the drink after pouring it into the glass </w:t>
      </w:r>
    </w:p>
    <w:p w14:paraId="5C01662B" w14:textId="77777777" w:rsidR="0037774D" w:rsidRDefault="003C50B4" w:rsidP="00175F47">
      <w:r w:rsidRPr="003C50B4">
        <w:t xml:space="preserve">c) Serve drinks at room temperature without ice </w:t>
      </w:r>
    </w:p>
    <w:p w14:paraId="3CB9720A" w14:textId="77777777" w:rsidR="003C50B4" w:rsidRPr="003C50B4" w:rsidRDefault="003C50B4" w:rsidP="00175F47">
      <w:r w:rsidRPr="003C50B4">
        <w:t>d) Place ice in a separate bowl for guests to add themselves</w:t>
      </w:r>
    </w:p>
    <w:p w14:paraId="3158AB1F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correct order of courses in a formal dinner setting? </w:t>
      </w:r>
    </w:p>
    <w:p w14:paraId="31A994A9" w14:textId="77777777" w:rsidR="0037774D" w:rsidRDefault="003C50B4" w:rsidP="00175F47">
      <w:r w:rsidRPr="003C50B4">
        <w:t>a) Dessert, appetizer, main course, soup</w:t>
      </w:r>
    </w:p>
    <w:p w14:paraId="51B8ED69" w14:textId="77777777" w:rsidR="0037774D" w:rsidRDefault="003C50B4" w:rsidP="00175F47">
      <w:r w:rsidRPr="003C50B4">
        <w:t xml:space="preserve"> b) Soup, appetizer, main course, dessert</w:t>
      </w:r>
    </w:p>
    <w:p w14:paraId="3E78C311" w14:textId="77777777" w:rsidR="0037774D" w:rsidRDefault="003C50B4" w:rsidP="00175F47">
      <w:r w:rsidRPr="003C50B4">
        <w:t xml:space="preserve"> c) Appetizer, main course, soup, dessert </w:t>
      </w:r>
    </w:p>
    <w:p w14:paraId="39E0288F" w14:textId="77777777" w:rsidR="003C50B4" w:rsidRPr="003C50B4" w:rsidRDefault="003C50B4" w:rsidP="00175F47">
      <w:r w:rsidRPr="003C50B4">
        <w:t>d) Soup, main course, appetizer, dessert</w:t>
      </w:r>
    </w:p>
    <w:p w14:paraId="6780D76E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properly serve a salad to guests? </w:t>
      </w:r>
    </w:p>
    <w:p w14:paraId="54D57CDD" w14:textId="77777777" w:rsidR="0037774D" w:rsidRDefault="003C50B4" w:rsidP="00175F47">
      <w:r w:rsidRPr="003C50B4">
        <w:t>a) Serve it directly on the dinner plate with the main course</w:t>
      </w:r>
    </w:p>
    <w:p w14:paraId="1D240553" w14:textId="77777777" w:rsidR="0037774D" w:rsidRDefault="003C50B4" w:rsidP="00175F47">
      <w:r w:rsidRPr="003C50B4">
        <w:t xml:space="preserve">b) Present it in a separate salad bowl </w:t>
      </w:r>
    </w:p>
    <w:p w14:paraId="09ED0F3B" w14:textId="77777777" w:rsidR="0037774D" w:rsidRDefault="003C50B4" w:rsidP="00175F47">
      <w:r w:rsidRPr="003C50B4">
        <w:t xml:space="preserve">c) Serve it in a soup bowl </w:t>
      </w:r>
    </w:p>
    <w:p w14:paraId="1D9D71D8" w14:textId="28360D1D" w:rsidR="0037774D" w:rsidRPr="003C50B4" w:rsidRDefault="003C50B4" w:rsidP="00175F47">
      <w:r w:rsidRPr="003C50B4">
        <w:t>d) Place it on a bread plate</w:t>
      </w:r>
    </w:p>
    <w:p w14:paraId="3C2532CD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recommended method for storing leftovers in the refrigerator? </w:t>
      </w:r>
    </w:p>
    <w:p w14:paraId="7A1AB950" w14:textId="77777777" w:rsidR="0037774D" w:rsidRDefault="003C50B4" w:rsidP="00175F47">
      <w:r w:rsidRPr="003C50B4">
        <w:t xml:space="preserve">a) Leave them uncovered to cool down faster </w:t>
      </w:r>
    </w:p>
    <w:p w14:paraId="6E441FE8" w14:textId="77777777" w:rsidR="0037774D" w:rsidRDefault="003C50B4" w:rsidP="00175F47">
      <w:r w:rsidRPr="003C50B4">
        <w:t xml:space="preserve">b) Store them in the same container they were cooked in </w:t>
      </w:r>
    </w:p>
    <w:p w14:paraId="4688EC36" w14:textId="77777777" w:rsidR="0037774D" w:rsidRDefault="003C50B4" w:rsidP="00175F47">
      <w:r w:rsidRPr="003C50B4">
        <w:t xml:space="preserve">c) Transfer them to shallow, airtight containers </w:t>
      </w:r>
    </w:p>
    <w:p w14:paraId="0DDAA0DF" w14:textId="77777777" w:rsidR="003C50B4" w:rsidRPr="003C50B4" w:rsidRDefault="003C50B4" w:rsidP="00175F47">
      <w:r w:rsidRPr="003C50B4">
        <w:t>d) Store them in the refrigerator while still hot</w:t>
      </w:r>
    </w:p>
    <w:p w14:paraId="175A48E8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When seasoning food with salt and pepper, what should you do to avoid oversalting? </w:t>
      </w:r>
    </w:p>
    <w:p w14:paraId="7DABA11A" w14:textId="77777777" w:rsidR="0037774D" w:rsidRDefault="003C50B4" w:rsidP="00175F47">
      <w:r w:rsidRPr="003C50B4">
        <w:t xml:space="preserve">a) Add a pinch of salt at a time and taste as you go </w:t>
      </w:r>
    </w:p>
    <w:p w14:paraId="3C5064D2" w14:textId="77777777" w:rsidR="0037774D" w:rsidRDefault="003C50B4" w:rsidP="00175F47">
      <w:r w:rsidRPr="003C50B4">
        <w:t xml:space="preserve">b) Use a measuring spoon for precise amounts </w:t>
      </w:r>
    </w:p>
    <w:p w14:paraId="7338A839" w14:textId="77777777" w:rsidR="0037774D" w:rsidRDefault="003C50B4" w:rsidP="00175F47">
      <w:r w:rsidRPr="003C50B4">
        <w:t xml:space="preserve">c) Mix the salt and pepper together before adding </w:t>
      </w:r>
    </w:p>
    <w:p w14:paraId="5F9A8E0A" w14:textId="77777777" w:rsidR="003C50B4" w:rsidRPr="003C50B4" w:rsidRDefault="003C50B4" w:rsidP="00175F47">
      <w:r w:rsidRPr="003C50B4">
        <w:t>d) Add salt and pepper in equal proportions</w:t>
      </w:r>
    </w:p>
    <w:p w14:paraId="4747EEDF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should you do if a fire breaks out in the kitchen while cooking? </w:t>
      </w:r>
    </w:p>
    <w:p w14:paraId="2DA3C7AA" w14:textId="77777777" w:rsidR="0037774D" w:rsidRDefault="003C50B4" w:rsidP="00175F47">
      <w:r w:rsidRPr="003C50B4">
        <w:t xml:space="preserve">a) Pour water on the flames </w:t>
      </w:r>
    </w:p>
    <w:p w14:paraId="7F2F98C0" w14:textId="77777777" w:rsidR="0037774D" w:rsidRDefault="003C50B4" w:rsidP="00175F47">
      <w:r w:rsidRPr="003C50B4">
        <w:t xml:space="preserve">b) Use a fire extinguisher to put out the fire </w:t>
      </w:r>
    </w:p>
    <w:p w14:paraId="6003EF57" w14:textId="77777777" w:rsidR="0037774D" w:rsidRDefault="003C50B4" w:rsidP="00175F47">
      <w:r w:rsidRPr="003C50B4">
        <w:t xml:space="preserve">c) Cover the fire with a wet cloth </w:t>
      </w:r>
    </w:p>
    <w:p w14:paraId="1201C489" w14:textId="77777777" w:rsidR="003C50B4" w:rsidRPr="003C50B4" w:rsidRDefault="003C50B4" w:rsidP="00175F47">
      <w:r w:rsidRPr="003C50B4">
        <w:t>d) Leave the kitchen and call for help</w:t>
      </w:r>
    </w:p>
    <w:p w14:paraId="68DD6CC5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>How should you handle knives and sharp utensils while cooking and serving?</w:t>
      </w:r>
    </w:p>
    <w:p w14:paraId="11A2B9D4" w14:textId="77777777" w:rsidR="0037774D" w:rsidRDefault="003C50B4" w:rsidP="00175F47">
      <w:r w:rsidRPr="003C50B4">
        <w:lastRenderedPageBreak/>
        <w:t xml:space="preserve">a) Leave them scattered on the countertop for easy access </w:t>
      </w:r>
    </w:p>
    <w:p w14:paraId="2ABFC1F3" w14:textId="77777777" w:rsidR="0037774D" w:rsidRDefault="003C50B4" w:rsidP="00175F47">
      <w:r w:rsidRPr="003C50B4">
        <w:t xml:space="preserve">b) Carry them in your pocket to prevent accidents </w:t>
      </w:r>
    </w:p>
    <w:p w14:paraId="19804924" w14:textId="77777777" w:rsidR="0037774D" w:rsidRDefault="003C50B4" w:rsidP="00175F47">
      <w:r w:rsidRPr="003C50B4">
        <w:t>c) Hold them with the blade facing upward</w:t>
      </w:r>
    </w:p>
    <w:p w14:paraId="6982B6F4" w14:textId="77777777" w:rsidR="003C50B4" w:rsidRPr="003C50B4" w:rsidRDefault="003C50B4" w:rsidP="00175F47">
      <w:r w:rsidRPr="003C50B4">
        <w:t>d) Keep them safely stored and handle with care</w:t>
      </w:r>
    </w:p>
    <w:p w14:paraId="56B1966A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When preparing a table for a formal dinner, how should you arrange the utensils around the dinner plate? </w:t>
      </w:r>
    </w:p>
    <w:p w14:paraId="75E4504C" w14:textId="77777777" w:rsidR="0037774D" w:rsidRDefault="003C50B4" w:rsidP="00175F47">
      <w:r w:rsidRPr="003C50B4">
        <w:t xml:space="preserve">a) Randomly scatter the utensils around the plate </w:t>
      </w:r>
    </w:p>
    <w:p w14:paraId="52E9741C" w14:textId="77777777" w:rsidR="0037774D" w:rsidRDefault="003C50B4" w:rsidP="00175F47">
      <w:r w:rsidRPr="003C50B4">
        <w:t xml:space="preserve">b) Place them all on the left side of the plate </w:t>
      </w:r>
    </w:p>
    <w:p w14:paraId="611843CA" w14:textId="77777777" w:rsidR="0037774D" w:rsidRDefault="003C50B4" w:rsidP="00175F47">
      <w:r w:rsidRPr="003C50B4">
        <w:t xml:space="preserve">c) Place them all on the right side of the plate </w:t>
      </w:r>
    </w:p>
    <w:p w14:paraId="00C804FA" w14:textId="3CA1E71B" w:rsidR="0037774D" w:rsidRPr="003C50B4" w:rsidRDefault="003C50B4" w:rsidP="00175F47">
      <w:r w:rsidRPr="003C50B4">
        <w:t>d) Follow the traditional order: forks on the left, knives and spoons on the right</w:t>
      </w:r>
    </w:p>
    <w:p w14:paraId="1473A185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How should you properly handle raw meat to prevent cross-contamination? </w:t>
      </w:r>
    </w:p>
    <w:p w14:paraId="330835B9" w14:textId="77777777" w:rsidR="0037774D" w:rsidRDefault="003C50B4" w:rsidP="00175F47">
      <w:r w:rsidRPr="003C50B4">
        <w:t xml:space="preserve">a) Use the same cutting board for meat and vegetables </w:t>
      </w:r>
    </w:p>
    <w:p w14:paraId="5D01C758" w14:textId="77777777" w:rsidR="0037774D" w:rsidRDefault="003C50B4" w:rsidP="00175F47">
      <w:r w:rsidRPr="003C50B4">
        <w:t xml:space="preserve">b) Wash your hands only after handling raw meat </w:t>
      </w:r>
    </w:p>
    <w:p w14:paraId="284967F4" w14:textId="77777777" w:rsidR="0037774D" w:rsidRDefault="003C50B4" w:rsidP="00175F47">
      <w:r w:rsidRPr="003C50B4">
        <w:t xml:space="preserve">c) Use separate cutting boards and utensils for meat and other foods </w:t>
      </w:r>
    </w:p>
    <w:p w14:paraId="2325C9DE" w14:textId="77777777" w:rsidR="003C50B4" w:rsidRPr="003C50B4" w:rsidRDefault="003C50B4" w:rsidP="00175F47">
      <w:r w:rsidRPr="003C50B4">
        <w:t>d) Rinse the meat under running water before cooking</w:t>
      </w:r>
    </w:p>
    <w:p w14:paraId="7BBE1566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is the proper way to serve a hot beverage like tea or coffee to guests? </w:t>
      </w:r>
    </w:p>
    <w:p w14:paraId="4647DC65" w14:textId="77777777" w:rsidR="0037774D" w:rsidRDefault="003C50B4" w:rsidP="00175F47">
      <w:r w:rsidRPr="003C50B4">
        <w:t xml:space="preserve">a) Serve it in a regular glass without any handles </w:t>
      </w:r>
    </w:p>
    <w:p w14:paraId="4DDEEFB9" w14:textId="77777777" w:rsidR="0037774D" w:rsidRDefault="003C50B4" w:rsidP="00175F47">
      <w:r w:rsidRPr="003C50B4">
        <w:t xml:space="preserve">b) Serve it in a ceramic mug with a handle </w:t>
      </w:r>
    </w:p>
    <w:p w14:paraId="7C9F6EA9" w14:textId="77777777" w:rsidR="0037774D" w:rsidRDefault="003C50B4" w:rsidP="00175F47">
      <w:r w:rsidRPr="003C50B4">
        <w:t xml:space="preserve">c) Offer the hot beverage without any containers </w:t>
      </w:r>
    </w:p>
    <w:p w14:paraId="0B653D2A" w14:textId="77777777" w:rsidR="003C50B4" w:rsidRPr="003C50B4" w:rsidRDefault="003C50B4" w:rsidP="00175F47">
      <w:r w:rsidRPr="003C50B4">
        <w:t>d) Use a small soup bowl for serving</w:t>
      </w:r>
    </w:p>
    <w:p w14:paraId="45E819CC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 xml:space="preserve">What should you do if you accidentally spill something while serving a meal? </w:t>
      </w:r>
    </w:p>
    <w:p w14:paraId="74328105" w14:textId="77777777" w:rsidR="0037774D" w:rsidRDefault="003C50B4" w:rsidP="00175F47">
      <w:r w:rsidRPr="003C50B4">
        <w:t xml:space="preserve">a) Ignore the spill and continue serving </w:t>
      </w:r>
    </w:p>
    <w:p w14:paraId="508C9BD2" w14:textId="77777777" w:rsidR="0037774D" w:rsidRDefault="003C50B4" w:rsidP="00175F47">
      <w:r w:rsidRPr="003C50B4">
        <w:t>b) Quickly clean up the spill with a dry cloth</w:t>
      </w:r>
    </w:p>
    <w:p w14:paraId="3D429CA2" w14:textId="77777777" w:rsidR="0037774D" w:rsidRDefault="003C50B4" w:rsidP="00175F47">
      <w:r w:rsidRPr="003C50B4">
        <w:t xml:space="preserve"> c) Call for the homeowner to handle the situation </w:t>
      </w:r>
    </w:p>
    <w:p w14:paraId="3F7FC86C" w14:textId="77777777" w:rsidR="003C50B4" w:rsidRPr="003C50B4" w:rsidRDefault="003C50B4" w:rsidP="00175F47">
      <w:r w:rsidRPr="003C50B4">
        <w:t>d) Apologize and clean up the spill immediately</w:t>
      </w:r>
    </w:p>
    <w:p w14:paraId="31F40CCE" w14:textId="77777777" w:rsidR="0037774D" w:rsidRPr="00ED627F" w:rsidRDefault="003C50B4" w:rsidP="0037774D">
      <w:pPr>
        <w:numPr>
          <w:ilvl w:val="0"/>
          <w:numId w:val="19"/>
        </w:numPr>
        <w:rPr>
          <w:b/>
          <w:bCs/>
        </w:rPr>
      </w:pPr>
      <w:r w:rsidRPr="00ED627F">
        <w:rPr>
          <w:b/>
          <w:bCs/>
        </w:rPr>
        <w:t>When setting the table for a meal, where should the napkin be placed?</w:t>
      </w:r>
    </w:p>
    <w:p w14:paraId="7A9BF640" w14:textId="77777777" w:rsidR="0037774D" w:rsidRDefault="003C50B4" w:rsidP="00175F47">
      <w:r w:rsidRPr="003C50B4">
        <w:t xml:space="preserve">a) Underneath the dinner plate </w:t>
      </w:r>
    </w:p>
    <w:p w14:paraId="4C42F706" w14:textId="77777777" w:rsidR="0037774D" w:rsidRDefault="003C50B4" w:rsidP="00175F47">
      <w:r w:rsidRPr="003C50B4">
        <w:t xml:space="preserve">b) On top of the dinner plate </w:t>
      </w:r>
    </w:p>
    <w:p w14:paraId="400B9219" w14:textId="77777777" w:rsidR="0037774D" w:rsidRDefault="003C50B4" w:rsidP="00175F47">
      <w:r w:rsidRPr="003C50B4">
        <w:t xml:space="preserve">c) Folded and placed to the left of the dinner plate </w:t>
      </w:r>
    </w:p>
    <w:p w14:paraId="5CD5DE6E" w14:textId="2A2BBAEC" w:rsidR="0037774D" w:rsidRPr="003C50B4" w:rsidRDefault="003C50B4" w:rsidP="00175F47">
      <w:r w:rsidRPr="003C50B4">
        <w:lastRenderedPageBreak/>
        <w:t>d) Folded and placed to the right of the dinner plate</w:t>
      </w:r>
    </w:p>
    <w:p w14:paraId="13C303D2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>What should you do before loading clothes into the washing machine?</w:t>
      </w:r>
    </w:p>
    <w:p w14:paraId="3B764B4F" w14:textId="77777777" w:rsidR="0037774D" w:rsidRDefault="003C50B4" w:rsidP="00175F47">
      <w:r w:rsidRPr="003C50B4">
        <w:t xml:space="preserve">a) Add fabric softener directly to the drum </w:t>
      </w:r>
    </w:p>
    <w:p w14:paraId="4433DC22" w14:textId="77777777" w:rsidR="0037774D" w:rsidRDefault="003C50B4" w:rsidP="00175F47">
      <w:r w:rsidRPr="003C50B4">
        <w:t>b) Sort the clothes by color and fabric type</w:t>
      </w:r>
    </w:p>
    <w:p w14:paraId="1490D44E" w14:textId="77777777" w:rsidR="0037774D" w:rsidRDefault="003C50B4" w:rsidP="00175F47">
      <w:r w:rsidRPr="003C50B4">
        <w:t xml:space="preserve">c) Pre-soak heavily soiled garments in bleach </w:t>
      </w:r>
    </w:p>
    <w:p w14:paraId="132D608C" w14:textId="77777777" w:rsidR="003C50B4" w:rsidRPr="003C50B4" w:rsidRDefault="003C50B4" w:rsidP="00175F47">
      <w:r w:rsidRPr="003C50B4">
        <w:t>d) Shake the clothes vigorously to remove wrinkles</w:t>
      </w:r>
    </w:p>
    <w:p w14:paraId="4EDD94C7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Which of the following clothing items should not be put in the dryer? </w:t>
      </w:r>
    </w:p>
    <w:p w14:paraId="25A17FCB" w14:textId="77777777" w:rsidR="0037774D" w:rsidRDefault="003C50B4" w:rsidP="00175F47">
      <w:r w:rsidRPr="003C50B4">
        <w:t xml:space="preserve">a) Cotton shirts </w:t>
      </w:r>
    </w:p>
    <w:p w14:paraId="3FB05EFF" w14:textId="77777777" w:rsidR="0037774D" w:rsidRDefault="003C50B4" w:rsidP="00175F47">
      <w:r w:rsidRPr="003C50B4">
        <w:t xml:space="preserve">b) Wool sweaters </w:t>
      </w:r>
    </w:p>
    <w:p w14:paraId="6C3924B7" w14:textId="77777777" w:rsidR="0037774D" w:rsidRDefault="003C50B4" w:rsidP="00175F47">
      <w:r w:rsidRPr="003C50B4">
        <w:t xml:space="preserve">c) Polyester pants </w:t>
      </w:r>
    </w:p>
    <w:p w14:paraId="674276A4" w14:textId="77777777" w:rsidR="003C50B4" w:rsidRPr="003C50B4" w:rsidRDefault="003C50B4" w:rsidP="00175F47">
      <w:r w:rsidRPr="003C50B4">
        <w:t>d) Denim jeans</w:t>
      </w:r>
    </w:p>
    <w:p w14:paraId="7BCE5CA6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is the purpose of the lint trap in a dryer? </w:t>
      </w:r>
    </w:p>
    <w:p w14:paraId="36C53BCD" w14:textId="77777777" w:rsidR="0037774D" w:rsidRDefault="003C50B4" w:rsidP="00175F47">
      <w:r w:rsidRPr="003C50B4">
        <w:t>a) To catch excess water from the clothes</w:t>
      </w:r>
    </w:p>
    <w:p w14:paraId="4793E5BD" w14:textId="77777777" w:rsidR="0037774D" w:rsidRDefault="003C50B4" w:rsidP="00175F47">
      <w:r w:rsidRPr="003C50B4">
        <w:t xml:space="preserve"> b) To prevent clothes from getting tangled </w:t>
      </w:r>
    </w:p>
    <w:p w14:paraId="0FE15B54" w14:textId="77777777" w:rsidR="0037774D" w:rsidRDefault="003C50B4" w:rsidP="00175F47">
      <w:r w:rsidRPr="003C50B4">
        <w:t xml:space="preserve">c) To remove lint and debris from drying clothes </w:t>
      </w:r>
    </w:p>
    <w:p w14:paraId="53796CEC" w14:textId="77777777" w:rsidR="003C50B4" w:rsidRPr="003C50B4" w:rsidRDefault="003C50B4" w:rsidP="00175F47">
      <w:r w:rsidRPr="003C50B4">
        <w:t>d) To provide additional heat during the drying process</w:t>
      </w:r>
    </w:p>
    <w:p w14:paraId="7454778B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much detergent should you use for a regular-sized load of laundry? </w:t>
      </w:r>
    </w:p>
    <w:p w14:paraId="677AF938" w14:textId="77777777" w:rsidR="0037774D" w:rsidRDefault="003C50B4" w:rsidP="00175F47">
      <w:r w:rsidRPr="003C50B4">
        <w:t xml:space="preserve">a) A capful of detergent </w:t>
      </w:r>
    </w:p>
    <w:p w14:paraId="73B7BE92" w14:textId="77777777" w:rsidR="0037774D" w:rsidRDefault="003C50B4" w:rsidP="00175F47">
      <w:r w:rsidRPr="003C50B4">
        <w:t xml:space="preserve">b) Two cups of detergent </w:t>
      </w:r>
    </w:p>
    <w:p w14:paraId="6B16D016" w14:textId="77777777" w:rsidR="0037774D" w:rsidRDefault="003C50B4" w:rsidP="00175F47">
      <w:r w:rsidRPr="003C50B4">
        <w:t xml:space="preserve">c) Enough to cover the clothes entirely </w:t>
      </w:r>
    </w:p>
    <w:p w14:paraId="6539CF4E" w14:textId="77777777" w:rsidR="003C50B4" w:rsidRPr="003C50B4" w:rsidRDefault="003C50B4" w:rsidP="00175F47">
      <w:r w:rsidRPr="003C50B4">
        <w:t>d) Follow the detergent manufacturer's guidelines</w:t>
      </w:r>
    </w:p>
    <w:p w14:paraId="75D2D227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should you do if you accidentally shrink a garment during washing? </w:t>
      </w:r>
    </w:p>
    <w:p w14:paraId="33D514CF" w14:textId="77777777" w:rsidR="0037774D" w:rsidRDefault="003C50B4" w:rsidP="00175F47">
      <w:r w:rsidRPr="003C50B4">
        <w:t xml:space="preserve">a) Rewash the garment with fabric softener </w:t>
      </w:r>
    </w:p>
    <w:p w14:paraId="108C1FBF" w14:textId="77777777" w:rsidR="0037774D" w:rsidRDefault="003C50B4" w:rsidP="00175F47">
      <w:r w:rsidRPr="003C50B4">
        <w:t xml:space="preserve">b) Stretch the garment back to its original size </w:t>
      </w:r>
    </w:p>
    <w:p w14:paraId="6AAA8DFE" w14:textId="77777777" w:rsidR="0037774D" w:rsidRDefault="003C50B4" w:rsidP="00175F47">
      <w:r w:rsidRPr="003C50B4">
        <w:t xml:space="preserve">c) Soak the garment in hot water to relax the fibers </w:t>
      </w:r>
    </w:p>
    <w:p w14:paraId="2A9E6D4C" w14:textId="3629A153" w:rsidR="0037774D" w:rsidRPr="003C50B4" w:rsidRDefault="003C50B4" w:rsidP="00175F47">
      <w:r w:rsidRPr="003C50B4">
        <w:t>d) Unfortunately, shrinking cannot be reversed</w:t>
      </w:r>
    </w:p>
    <w:p w14:paraId="1AD3D481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can you safely remove stains from clothes? </w:t>
      </w:r>
    </w:p>
    <w:p w14:paraId="4B8C25D0" w14:textId="77777777" w:rsidR="0037774D" w:rsidRDefault="003C50B4" w:rsidP="00175F47">
      <w:r w:rsidRPr="003C50B4">
        <w:t xml:space="preserve">a) Rub the stain with a dry cloth </w:t>
      </w:r>
    </w:p>
    <w:p w14:paraId="5A938B4E" w14:textId="77777777" w:rsidR="0037774D" w:rsidRDefault="003C50B4" w:rsidP="00175F47">
      <w:r w:rsidRPr="003C50B4">
        <w:t xml:space="preserve">b) Apply bleach directly to the stain </w:t>
      </w:r>
    </w:p>
    <w:p w14:paraId="69541B01" w14:textId="77777777" w:rsidR="0037774D" w:rsidRDefault="003C50B4" w:rsidP="00175F47">
      <w:r w:rsidRPr="003C50B4">
        <w:lastRenderedPageBreak/>
        <w:t xml:space="preserve">c) Blot the stain with a damp cloth and treat with a stain remover </w:t>
      </w:r>
    </w:p>
    <w:p w14:paraId="5A9CF63D" w14:textId="77777777" w:rsidR="003C50B4" w:rsidRPr="003C50B4" w:rsidRDefault="003C50B4" w:rsidP="00175F47">
      <w:r w:rsidRPr="003C50B4">
        <w:t>d) Ignore the stain, as it will come off during the wash</w:t>
      </w:r>
    </w:p>
    <w:p w14:paraId="529F6C2F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When should you use the "delicate" or "gentle" cycle on a washing machine? </w:t>
      </w:r>
    </w:p>
    <w:p w14:paraId="490621BD" w14:textId="77777777" w:rsidR="0037774D" w:rsidRDefault="003C50B4" w:rsidP="00175F47">
      <w:r w:rsidRPr="003C50B4">
        <w:t xml:space="preserve">a) For heavily soiled clothes </w:t>
      </w:r>
    </w:p>
    <w:p w14:paraId="0B492143" w14:textId="77777777" w:rsidR="0037774D" w:rsidRDefault="003C50B4" w:rsidP="00175F47">
      <w:r w:rsidRPr="003C50B4">
        <w:t xml:space="preserve">b) For bedding and towels </w:t>
      </w:r>
    </w:p>
    <w:p w14:paraId="0F8DB367" w14:textId="77777777" w:rsidR="0037774D" w:rsidRDefault="003C50B4" w:rsidP="00175F47">
      <w:r w:rsidRPr="003C50B4">
        <w:t xml:space="preserve">c) For delicate fabrics like silk or lace </w:t>
      </w:r>
    </w:p>
    <w:p w14:paraId="4A282267" w14:textId="77777777" w:rsidR="003C50B4" w:rsidRPr="003C50B4" w:rsidRDefault="003C50B4" w:rsidP="00175F47">
      <w:r w:rsidRPr="003C50B4">
        <w:t>d) Only when washing large loads</w:t>
      </w:r>
    </w:p>
    <w:p w14:paraId="00BC94CD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should you do with zippers and hooks before washing delicate clothing items? </w:t>
      </w:r>
    </w:p>
    <w:p w14:paraId="5DA5259B" w14:textId="77777777" w:rsidR="0037774D" w:rsidRDefault="003C50B4" w:rsidP="00175F47">
      <w:r w:rsidRPr="003C50B4">
        <w:t xml:space="preserve">a) Leave them open and exposed </w:t>
      </w:r>
    </w:p>
    <w:p w14:paraId="23A0A0CD" w14:textId="77777777" w:rsidR="0037774D" w:rsidRDefault="003C50B4" w:rsidP="00175F47">
      <w:r w:rsidRPr="003C50B4">
        <w:t xml:space="preserve">b) Tuck them inside the garments </w:t>
      </w:r>
    </w:p>
    <w:p w14:paraId="64459038" w14:textId="77777777" w:rsidR="0037774D" w:rsidRDefault="003C50B4" w:rsidP="00175F47">
      <w:r w:rsidRPr="003C50B4">
        <w:t xml:space="preserve">c) Remove them entirely </w:t>
      </w:r>
    </w:p>
    <w:p w14:paraId="5BBA9394" w14:textId="77777777" w:rsidR="003C50B4" w:rsidRPr="003C50B4" w:rsidRDefault="003C50B4" w:rsidP="00175F47">
      <w:r w:rsidRPr="003C50B4">
        <w:t>d) Wrap them with a wet cloth</w:t>
      </w:r>
    </w:p>
    <w:p w14:paraId="1FBC6970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often should you clean the lint trap in a dryer? </w:t>
      </w:r>
    </w:p>
    <w:p w14:paraId="1A25AAE8" w14:textId="77777777" w:rsidR="0037774D" w:rsidRDefault="003C50B4" w:rsidP="00175F47">
      <w:r w:rsidRPr="003C50B4">
        <w:t xml:space="preserve">a) After every load </w:t>
      </w:r>
    </w:p>
    <w:p w14:paraId="321A491E" w14:textId="77777777" w:rsidR="0037774D" w:rsidRDefault="003C50B4" w:rsidP="00175F47">
      <w:r w:rsidRPr="003C50B4">
        <w:t xml:space="preserve">b) Once a week </w:t>
      </w:r>
    </w:p>
    <w:p w14:paraId="3573DEA3" w14:textId="77777777" w:rsidR="0037774D" w:rsidRDefault="003C50B4" w:rsidP="00175F47">
      <w:r w:rsidRPr="003C50B4">
        <w:t xml:space="preserve">c) Once a month </w:t>
      </w:r>
    </w:p>
    <w:p w14:paraId="3930EBC8" w14:textId="77777777" w:rsidR="003C50B4" w:rsidRPr="003C50B4" w:rsidRDefault="003C50B4" w:rsidP="00175F47">
      <w:r w:rsidRPr="003C50B4">
        <w:t>d) Once a year</w:t>
      </w:r>
    </w:p>
    <w:p w14:paraId="24D225F5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is the recommended method for drying wool or cashmere garments? </w:t>
      </w:r>
    </w:p>
    <w:p w14:paraId="2D06FABA" w14:textId="77777777" w:rsidR="0037774D" w:rsidRDefault="003C50B4" w:rsidP="00175F47">
      <w:r w:rsidRPr="003C50B4">
        <w:t xml:space="preserve">a) Hang them on a clothesline outside </w:t>
      </w:r>
    </w:p>
    <w:p w14:paraId="7FCD796C" w14:textId="77777777" w:rsidR="0037774D" w:rsidRDefault="003C50B4" w:rsidP="00175F47">
      <w:r w:rsidRPr="003C50B4">
        <w:t xml:space="preserve">b) Use the highest heat setting in the dryer </w:t>
      </w:r>
    </w:p>
    <w:p w14:paraId="08B82BDC" w14:textId="77777777" w:rsidR="0037774D" w:rsidRDefault="003C50B4" w:rsidP="00175F47">
      <w:r w:rsidRPr="003C50B4">
        <w:t xml:space="preserve">c) Lay them flat on a towel to air dry </w:t>
      </w:r>
    </w:p>
    <w:p w14:paraId="6B857F2A" w14:textId="761EBB73" w:rsidR="0037774D" w:rsidRPr="003C50B4" w:rsidRDefault="003C50B4" w:rsidP="00175F47">
      <w:r w:rsidRPr="003C50B4">
        <w:t>d) Dry them under direct sunlight</w:t>
      </w:r>
    </w:p>
    <w:p w14:paraId="7B6C6C49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treat a garment with color bleeding issues during the washing process? </w:t>
      </w:r>
    </w:p>
    <w:p w14:paraId="09831A71" w14:textId="77777777" w:rsidR="0037774D" w:rsidRDefault="003C50B4" w:rsidP="00175F47">
      <w:r w:rsidRPr="003C50B4">
        <w:t xml:space="preserve">a) Wash it separately from other clothes in cold water </w:t>
      </w:r>
    </w:p>
    <w:p w14:paraId="059A2683" w14:textId="77777777" w:rsidR="0037774D" w:rsidRDefault="003C50B4" w:rsidP="00175F47">
      <w:r w:rsidRPr="003C50B4">
        <w:t xml:space="preserve">b) Add more detergent to fix the colors </w:t>
      </w:r>
    </w:p>
    <w:p w14:paraId="05C431AE" w14:textId="77777777" w:rsidR="0037774D" w:rsidRDefault="003C50B4" w:rsidP="00175F47">
      <w:r w:rsidRPr="003C50B4">
        <w:t xml:space="preserve">c) Soak the garment in hot water with bleach </w:t>
      </w:r>
    </w:p>
    <w:p w14:paraId="52B29BA1" w14:textId="77777777" w:rsidR="003C50B4" w:rsidRPr="003C50B4" w:rsidRDefault="003C50B4" w:rsidP="00175F47">
      <w:r w:rsidRPr="003C50B4">
        <w:t>d) Continue washing it with other clothes and hope for the best</w:t>
      </w:r>
    </w:p>
    <w:p w14:paraId="29094AE7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is the purpose of the "rinse" cycle in a washing machine? </w:t>
      </w:r>
    </w:p>
    <w:p w14:paraId="648B4A78" w14:textId="77777777" w:rsidR="0037774D" w:rsidRDefault="003C50B4" w:rsidP="00175F47">
      <w:r w:rsidRPr="003C50B4">
        <w:t xml:space="preserve">a) To drain the dirty water from the machine </w:t>
      </w:r>
    </w:p>
    <w:p w14:paraId="4EB4D388" w14:textId="77777777" w:rsidR="0037774D" w:rsidRDefault="003C50B4" w:rsidP="00175F47">
      <w:r w:rsidRPr="003C50B4">
        <w:lastRenderedPageBreak/>
        <w:t xml:space="preserve">b) To add fabric softener to the clothes </w:t>
      </w:r>
    </w:p>
    <w:p w14:paraId="0A23DE81" w14:textId="77777777" w:rsidR="0037774D" w:rsidRDefault="003C50B4" w:rsidP="00175F47">
      <w:r w:rsidRPr="003C50B4">
        <w:t xml:space="preserve">c) To remove excess detergent and clean the clothes </w:t>
      </w:r>
    </w:p>
    <w:p w14:paraId="1D1BA307" w14:textId="77777777" w:rsidR="003C50B4" w:rsidRPr="003C50B4" w:rsidRDefault="003C50B4" w:rsidP="00175F47">
      <w:r w:rsidRPr="003C50B4">
        <w:t>d) To start the washing process</w:t>
      </w:r>
    </w:p>
    <w:p w14:paraId="484A04CE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handle delicate or embroidered clothing items when ironing? </w:t>
      </w:r>
    </w:p>
    <w:p w14:paraId="5AA734B1" w14:textId="77777777" w:rsidR="0037774D" w:rsidRDefault="003C50B4" w:rsidP="00175F47">
      <w:r w:rsidRPr="003C50B4">
        <w:t xml:space="preserve">a) Iron them with high heat for quick results </w:t>
      </w:r>
    </w:p>
    <w:p w14:paraId="5B9D4CAE" w14:textId="77777777" w:rsidR="0037774D" w:rsidRDefault="003C50B4" w:rsidP="00175F47">
      <w:r w:rsidRPr="003C50B4">
        <w:t xml:space="preserve">b) Use a steam iron on the highest setting </w:t>
      </w:r>
    </w:p>
    <w:p w14:paraId="3C939C02" w14:textId="77777777" w:rsidR="0037774D" w:rsidRDefault="003C50B4" w:rsidP="00175F47">
      <w:r w:rsidRPr="003C50B4">
        <w:t xml:space="preserve">c) Iron them inside out with low heat or use a pressing cloth </w:t>
      </w:r>
    </w:p>
    <w:p w14:paraId="05D4C8AE" w14:textId="77777777" w:rsidR="003C50B4" w:rsidRPr="003C50B4" w:rsidRDefault="003C50B4" w:rsidP="00175F47">
      <w:r w:rsidRPr="003C50B4">
        <w:t>d) Avoid ironing delicate items altogether</w:t>
      </w:r>
    </w:p>
    <w:p w14:paraId="4F23676B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can you prevent clothes from wrinkling during the drying process? </w:t>
      </w:r>
    </w:p>
    <w:p w14:paraId="1C435428" w14:textId="77777777" w:rsidR="0037774D" w:rsidRDefault="003C50B4" w:rsidP="00175F47">
      <w:r w:rsidRPr="003C50B4">
        <w:t xml:space="preserve">a) Dry clothes on the highest heat setting </w:t>
      </w:r>
    </w:p>
    <w:p w14:paraId="5E0045AA" w14:textId="77777777" w:rsidR="0037774D" w:rsidRDefault="003C50B4" w:rsidP="00175F47">
      <w:r w:rsidRPr="003C50B4">
        <w:t xml:space="preserve">b) Remove clothes from the dryer while they are still hot </w:t>
      </w:r>
    </w:p>
    <w:p w14:paraId="4B7D815E" w14:textId="77777777" w:rsidR="0037774D" w:rsidRDefault="003C50B4" w:rsidP="00175F47">
      <w:r w:rsidRPr="003C50B4">
        <w:t xml:space="preserve">c) Overload the dryer to keep clothes in place </w:t>
      </w:r>
    </w:p>
    <w:p w14:paraId="28D8E198" w14:textId="77777777" w:rsidR="003C50B4" w:rsidRPr="003C50B4" w:rsidRDefault="003C50B4" w:rsidP="00175F47">
      <w:r w:rsidRPr="003C50B4">
        <w:t>d) Dry clothes for an extended period to reduce wrinkles</w:t>
      </w:r>
    </w:p>
    <w:p w14:paraId="23535405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should you do if a washing machine starts to overflow during the washing process? </w:t>
      </w:r>
    </w:p>
    <w:p w14:paraId="4ECB0873" w14:textId="77777777" w:rsidR="0037774D" w:rsidRDefault="003C50B4" w:rsidP="00175F47">
      <w:r w:rsidRPr="003C50B4">
        <w:t xml:space="preserve">a) Continue washing and ignore the overflow </w:t>
      </w:r>
    </w:p>
    <w:p w14:paraId="5E100C4D" w14:textId="77777777" w:rsidR="0037774D" w:rsidRDefault="003C50B4" w:rsidP="00175F47">
      <w:r w:rsidRPr="003C50B4">
        <w:t xml:space="preserve">b) Adjust the water level settings </w:t>
      </w:r>
    </w:p>
    <w:p w14:paraId="28B4CEB9" w14:textId="77777777" w:rsidR="0037774D" w:rsidRDefault="003C50B4" w:rsidP="00175F47">
      <w:r w:rsidRPr="003C50B4">
        <w:t xml:space="preserve">c) Quickly turn off the machine and address the issue </w:t>
      </w:r>
    </w:p>
    <w:p w14:paraId="406C4AF3" w14:textId="140A23DD" w:rsidR="0037774D" w:rsidRPr="003C50B4" w:rsidRDefault="003C50B4" w:rsidP="00175F47">
      <w:r w:rsidRPr="003C50B4">
        <w:t>d) Add more detergent to reduce the water level</w:t>
      </w:r>
    </w:p>
    <w:p w14:paraId="1584224C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When should you use a fabric softener during the laundry process? </w:t>
      </w:r>
    </w:p>
    <w:p w14:paraId="0924852B" w14:textId="77777777" w:rsidR="0037774D" w:rsidRDefault="003C50B4" w:rsidP="00175F47">
      <w:r w:rsidRPr="003C50B4">
        <w:t xml:space="preserve">a) Before loading clothes into the washer </w:t>
      </w:r>
    </w:p>
    <w:p w14:paraId="59158801" w14:textId="77777777" w:rsidR="0037774D" w:rsidRDefault="003C50B4" w:rsidP="00175F47">
      <w:r w:rsidRPr="003C50B4">
        <w:t xml:space="preserve">b) After the clothes have dried </w:t>
      </w:r>
    </w:p>
    <w:p w14:paraId="2A0F6FD9" w14:textId="77777777" w:rsidR="0037774D" w:rsidRDefault="003C50B4" w:rsidP="00175F47">
      <w:r w:rsidRPr="003C50B4">
        <w:t xml:space="preserve">c) During the wash cycle </w:t>
      </w:r>
    </w:p>
    <w:p w14:paraId="2D42975F" w14:textId="77777777" w:rsidR="003C50B4" w:rsidRPr="003C50B4" w:rsidRDefault="003C50B4" w:rsidP="00175F47">
      <w:r w:rsidRPr="003C50B4">
        <w:t>d) Only for heavily soiled garments</w:t>
      </w:r>
    </w:p>
    <w:p w14:paraId="6EB5F28C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is the purpose of the "spin" cycle in a washing machine? </w:t>
      </w:r>
    </w:p>
    <w:p w14:paraId="5526D94C" w14:textId="77777777" w:rsidR="0037774D" w:rsidRDefault="003C50B4" w:rsidP="00175F47">
      <w:r w:rsidRPr="003C50B4">
        <w:t xml:space="preserve">a) To dry the clothes completely </w:t>
      </w:r>
    </w:p>
    <w:p w14:paraId="4E6B1CF0" w14:textId="77777777" w:rsidR="0037774D" w:rsidRDefault="003C50B4" w:rsidP="00175F47">
      <w:r w:rsidRPr="003C50B4">
        <w:t xml:space="preserve">b) To remove excess water from the clothes </w:t>
      </w:r>
    </w:p>
    <w:p w14:paraId="7E420557" w14:textId="77777777" w:rsidR="0037774D" w:rsidRDefault="003C50B4" w:rsidP="00175F47">
      <w:r w:rsidRPr="003C50B4">
        <w:t xml:space="preserve">c) To add fabric softener to the clothes </w:t>
      </w:r>
    </w:p>
    <w:p w14:paraId="45D3D8DC" w14:textId="77777777" w:rsidR="003C50B4" w:rsidRDefault="003C50B4" w:rsidP="00175F47">
      <w:r w:rsidRPr="003C50B4">
        <w:t>d) To speed up the washing process</w:t>
      </w:r>
    </w:p>
    <w:p w14:paraId="1FAF4F56" w14:textId="77777777" w:rsidR="0022245D" w:rsidRPr="003C50B4" w:rsidRDefault="0022245D" w:rsidP="00175F47"/>
    <w:p w14:paraId="6B334C4E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lastRenderedPageBreak/>
        <w:t>How can you prevent colors from fading in the wash?</w:t>
      </w:r>
    </w:p>
    <w:p w14:paraId="2A034B1E" w14:textId="77777777" w:rsidR="0037774D" w:rsidRDefault="003C50B4" w:rsidP="00175F47">
      <w:r w:rsidRPr="003C50B4">
        <w:t xml:space="preserve"> a) Wash all clothes in hot water </w:t>
      </w:r>
    </w:p>
    <w:p w14:paraId="5B657E43" w14:textId="77777777" w:rsidR="0037774D" w:rsidRDefault="003C50B4" w:rsidP="00175F47">
      <w:r w:rsidRPr="003C50B4">
        <w:t xml:space="preserve">b) Wash dark and light colors together </w:t>
      </w:r>
    </w:p>
    <w:p w14:paraId="5FA9AB4D" w14:textId="77777777" w:rsidR="0037774D" w:rsidRDefault="003C50B4" w:rsidP="00175F47">
      <w:r w:rsidRPr="003C50B4">
        <w:t xml:space="preserve">c) Use a color-safe detergent and cold water for washing </w:t>
      </w:r>
    </w:p>
    <w:p w14:paraId="0B1D9672" w14:textId="77777777" w:rsidR="003C50B4" w:rsidRPr="003C50B4" w:rsidRDefault="003C50B4" w:rsidP="00175F47">
      <w:r w:rsidRPr="003C50B4">
        <w:t>d) Add bleach to the wash to revive colors</w:t>
      </w:r>
    </w:p>
    <w:p w14:paraId="0921555B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should you do if a washing machine is unbalanced and shaking during the spin cycle? </w:t>
      </w:r>
    </w:p>
    <w:p w14:paraId="5ED4318A" w14:textId="77777777" w:rsidR="0037774D" w:rsidRDefault="003C50B4" w:rsidP="00175F47">
      <w:r w:rsidRPr="003C50B4">
        <w:t>a) Ignore the shaking and let it continue</w:t>
      </w:r>
    </w:p>
    <w:p w14:paraId="0D7D5ECA" w14:textId="77777777" w:rsidR="0037774D" w:rsidRDefault="003C50B4" w:rsidP="00175F47">
      <w:r w:rsidRPr="003C50B4">
        <w:t xml:space="preserve"> b) Add more clothes to balance the load </w:t>
      </w:r>
    </w:p>
    <w:p w14:paraId="1DAA3531" w14:textId="77777777" w:rsidR="0037774D" w:rsidRDefault="003C50B4" w:rsidP="00175F47">
      <w:r w:rsidRPr="003C50B4">
        <w:t xml:space="preserve">c) Stop the machine and rearrange the clothes to distribute the weight evenly </w:t>
      </w:r>
    </w:p>
    <w:p w14:paraId="25C7490E" w14:textId="77777777" w:rsidR="003C50B4" w:rsidRPr="003C50B4" w:rsidRDefault="003C50B4" w:rsidP="00175F47">
      <w:r w:rsidRPr="003C50B4">
        <w:t>d) Increase the spin speed to stabilize the machine</w:t>
      </w:r>
    </w:p>
    <w:p w14:paraId="694A7706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store clothes properly to avoid wrinkles and damage? </w:t>
      </w:r>
    </w:p>
    <w:p w14:paraId="68C51252" w14:textId="77777777" w:rsidR="0037774D" w:rsidRDefault="003C50B4" w:rsidP="00175F47">
      <w:r w:rsidRPr="003C50B4">
        <w:t xml:space="preserve">a) Fold clothes loosely and stack them in a pile </w:t>
      </w:r>
    </w:p>
    <w:p w14:paraId="6B5CB844" w14:textId="77777777" w:rsidR="0037774D" w:rsidRDefault="003C50B4" w:rsidP="00175F47">
      <w:r w:rsidRPr="003C50B4">
        <w:t xml:space="preserve">b) Hang clothes closely together in a crowded closet </w:t>
      </w:r>
    </w:p>
    <w:p w14:paraId="5F15F8CB" w14:textId="77777777" w:rsidR="0037774D" w:rsidRDefault="003C50B4" w:rsidP="00175F47">
      <w:r w:rsidRPr="003C50B4">
        <w:t xml:space="preserve">c) Use plastic bags to cover the clothes for protection </w:t>
      </w:r>
    </w:p>
    <w:p w14:paraId="3B1A62E7" w14:textId="2383673E" w:rsidR="0037774D" w:rsidRPr="003C50B4" w:rsidRDefault="003C50B4" w:rsidP="00175F47">
      <w:r w:rsidRPr="003C50B4">
        <w:t>d) Fold clothes neatly and store them in a clean, dry place</w:t>
      </w:r>
    </w:p>
    <w:p w14:paraId="7E5105B1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is the most appropriate action if a child is choking? </w:t>
      </w:r>
    </w:p>
    <w:p w14:paraId="055445F9" w14:textId="77777777" w:rsidR="0037774D" w:rsidRDefault="003C50B4" w:rsidP="00175F47">
      <w:r w:rsidRPr="003C50B4">
        <w:t xml:space="preserve">a) Pat the child's back vigorously </w:t>
      </w:r>
    </w:p>
    <w:p w14:paraId="0D0D1FE0" w14:textId="77777777" w:rsidR="0037774D" w:rsidRDefault="003C50B4" w:rsidP="00175F47">
      <w:r w:rsidRPr="003C50B4">
        <w:t xml:space="preserve">b) Perform abdominal thrusts (Heimlich maneuver) </w:t>
      </w:r>
    </w:p>
    <w:p w14:paraId="4B8C939D" w14:textId="77777777" w:rsidR="0037774D" w:rsidRDefault="003C50B4" w:rsidP="00175F47">
      <w:r w:rsidRPr="003C50B4">
        <w:t xml:space="preserve">c) Offer the child a drink of water </w:t>
      </w:r>
    </w:p>
    <w:p w14:paraId="6B07D390" w14:textId="77777777" w:rsidR="003C50B4" w:rsidRPr="003C50B4" w:rsidRDefault="003C50B4" w:rsidP="00175F47">
      <w:r w:rsidRPr="003C50B4">
        <w:t>d) Encourage the child to cough forcefully</w:t>
      </w:r>
    </w:p>
    <w:p w14:paraId="264C19E0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>When preparing formula milk for an infant, what is the recommended method for heating the water?</w:t>
      </w:r>
    </w:p>
    <w:p w14:paraId="508962D7" w14:textId="77777777" w:rsidR="0037774D" w:rsidRDefault="003C50B4" w:rsidP="00175F47">
      <w:r w:rsidRPr="003C50B4">
        <w:t xml:space="preserve">a) Boil the water on high heat for a few minutes </w:t>
      </w:r>
    </w:p>
    <w:p w14:paraId="41A1C259" w14:textId="77777777" w:rsidR="0037774D" w:rsidRDefault="003C50B4" w:rsidP="00175F47">
      <w:r w:rsidRPr="003C50B4">
        <w:t xml:space="preserve">b) Use lukewarm tap water </w:t>
      </w:r>
    </w:p>
    <w:p w14:paraId="75A9ADEA" w14:textId="77777777" w:rsidR="0037774D" w:rsidRDefault="003C50B4" w:rsidP="00175F47">
      <w:r w:rsidRPr="003C50B4">
        <w:t xml:space="preserve">c) Heat the water in a microwave </w:t>
      </w:r>
    </w:p>
    <w:p w14:paraId="0981E532" w14:textId="77777777" w:rsidR="003C50B4" w:rsidRPr="003C50B4" w:rsidRDefault="003C50B4" w:rsidP="00175F47">
      <w:r w:rsidRPr="003C50B4">
        <w:t>d) Boil the water and let it cool to the appropriate temperature</w:t>
      </w:r>
    </w:p>
    <w:p w14:paraId="574253F4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should you do if a child has a fever? </w:t>
      </w:r>
    </w:p>
    <w:p w14:paraId="269B989A" w14:textId="77777777" w:rsidR="0037774D" w:rsidRDefault="003C50B4" w:rsidP="00175F47">
      <w:r w:rsidRPr="003C50B4">
        <w:t xml:space="preserve">a) Apply a cold compress to the child's forehead </w:t>
      </w:r>
    </w:p>
    <w:p w14:paraId="3A3A0112" w14:textId="77777777" w:rsidR="0037774D" w:rsidRDefault="003C50B4" w:rsidP="00175F47">
      <w:r w:rsidRPr="003C50B4">
        <w:t xml:space="preserve">b) Give the child aspirin or ibuprofen immediately </w:t>
      </w:r>
    </w:p>
    <w:p w14:paraId="5E47E10F" w14:textId="77777777" w:rsidR="0037774D" w:rsidRDefault="003C50B4" w:rsidP="00175F47">
      <w:r w:rsidRPr="003C50B4">
        <w:lastRenderedPageBreak/>
        <w:t xml:space="preserve">c) Keep the child wrapped in thick blankets </w:t>
      </w:r>
    </w:p>
    <w:p w14:paraId="0691EE45" w14:textId="77777777" w:rsidR="003C50B4" w:rsidRPr="003C50B4" w:rsidRDefault="003C50B4" w:rsidP="00175F47">
      <w:r w:rsidRPr="003C50B4">
        <w:t>d) Consult a doctor and follow their advice</w:t>
      </w:r>
    </w:p>
    <w:p w14:paraId="276E7D2C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can you ensure the safety of a child when they are taking a bath? </w:t>
      </w:r>
    </w:p>
    <w:p w14:paraId="54C4CBFD" w14:textId="77777777" w:rsidR="0037774D" w:rsidRDefault="003C50B4" w:rsidP="00175F47">
      <w:r w:rsidRPr="003C50B4">
        <w:t xml:space="preserve">a) Leave the child unattended briefly to grab a towel </w:t>
      </w:r>
    </w:p>
    <w:p w14:paraId="1CD27BEF" w14:textId="77777777" w:rsidR="0037774D" w:rsidRDefault="003C50B4" w:rsidP="00175F47">
      <w:r w:rsidRPr="003C50B4">
        <w:t xml:space="preserve">b) Keep the water temperature lukewarm </w:t>
      </w:r>
    </w:p>
    <w:p w14:paraId="51E93D31" w14:textId="77777777" w:rsidR="0037774D" w:rsidRDefault="003C50B4" w:rsidP="00175F47">
      <w:r w:rsidRPr="003C50B4">
        <w:t xml:space="preserve">c) Use a baby bath seat for older infants </w:t>
      </w:r>
    </w:p>
    <w:p w14:paraId="7BDD5192" w14:textId="77777777" w:rsidR="003C50B4" w:rsidRPr="003C50B4" w:rsidRDefault="003C50B4" w:rsidP="00175F47">
      <w:r w:rsidRPr="003C50B4">
        <w:t>d) Allow the child to play with toys unsupervised</w:t>
      </w:r>
    </w:p>
    <w:p w14:paraId="748F46E5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should you do if a child accidentally ingests a potentially harmful substance? </w:t>
      </w:r>
    </w:p>
    <w:p w14:paraId="379FBEF2" w14:textId="77777777" w:rsidR="0037774D" w:rsidRDefault="003C50B4" w:rsidP="00175F47">
      <w:r w:rsidRPr="003C50B4">
        <w:t>a) Wait to see if any symptoms develop</w:t>
      </w:r>
    </w:p>
    <w:p w14:paraId="066D1838" w14:textId="77777777" w:rsidR="0037774D" w:rsidRDefault="003C50B4" w:rsidP="00175F47">
      <w:r w:rsidRPr="003C50B4">
        <w:t xml:space="preserve"> b) Induce vomiting immediately </w:t>
      </w:r>
    </w:p>
    <w:p w14:paraId="2246C8B4" w14:textId="77777777" w:rsidR="0037774D" w:rsidRDefault="003C50B4" w:rsidP="00175F47">
      <w:r w:rsidRPr="003C50B4">
        <w:t xml:space="preserve">c) Call emergency services or poison control </w:t>
      </w:r>
    </w:p>
    <w:p w14:paraId="3CAF9770" w14:textId="031C7691" w:rsidR="0037774D" w:rsidRPr="003C50B4" w:rsidRDefault="003C50B4" w:rsidP="00175F47">
      <w:r w:rsidRPr="003C50B4">
        <w:t>d) Give the child water to wash down the substance</w:t>
      </w:r>
    </w:p>
    <w:p w14:paraId="350B9D0D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handle a fussy or crying baby? </w:t>
      </w:r>
    </w:p>
    <w:p w14:paraId="1994D663" w14:textId="77777777" w:rsidR="0037774D" w:rsidRDefault="003C50B4" w:rsidP="00175F47">
      <w:r w:rsidRPr="003C50B4">
        <w:t xml:space="preserve">a) Shake the baby gently to calm them down </w:t>
      </w:r>
    </w:p>
    <w:p w14:paraId="7DF1658F" w14:textId="77777777" w:rsidR="0037774D" w:rsidRDefault="003C50B4" w:rsidP="00175F47">
      <w:r w:rsidRPr="003C50B4">
        <w:t xml:space="preserve">b) Offer the baby a pacifier to suck on </w:t>
      </w:r>
    </w:p>
    <w:p w14:paraId="30D217BC" w14:textId="77777777" w:rsidR="0037774D" w:rsidRDefault="003C50B4" w:rsidP="00175F47">
      <w:r w:rsidRPr="003C50B4">
        <w:t xml:space="preserve">c) Ignore the crying until the baby stops on its own </w:t>
      </w:r>
    </w:p>
    <w:p w14:paraId="06E559A6" w14:textId="77777777" w:rsidR="003C50B4" w:rsidRPr="003C50B4" w:rsidRDefault="003C50B4" w:rsidP="00175F47">
      <w:r w:rsidRPr="003C50B4">
        <w:t>d) Check the baby's diaper and try soothing techniques like rocking or singing</w:t>
      </w:r>
    </w:p>
    <w:p w14:paraId="27ACDA52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is the appropriate age to introduce solid foods to an infant's diet? </w:t>
      </w:r>
    </w:p>
    <w:p w14:paraId="2D404B4A" w14:textId="77777777" w:rsidR="0037774D" w:rsidRDefault="003C50B4" w:rsidP="00175F47">
      <w:r w:rsidRPr="003C50B4">
        <w:t xml:space="preserve">a) 2 months </w:t>
      </w:r>
    </w:p>
    <w:p w14:paraId="16952503" w14:textId="77777777" w:rsidR="0037774D" w:rsidRDefault="003C50B4" w:rsidP="00175F47">
      <w:r w:rsidRPr="003C50B4">
        <w:t xml:space="preserve">b) 4 months </w:t>
      </w:r>
    </w:p>
    <w:p w14:paraId="72B9905F" w14:textId="77777777" w:rsidR="0037774D" w:rsidRDefault="003C50B4" w:rsidP="00175F47">
      <w:r w:rsidRPr="003C50B4">
        <w:t xml:space="preserve">c) 6 months </w:t>
      </w:r>
    </w:p>
    <w:p w14:paraId="53E473C3" w14:textId="77777777" w:rsidR="003C50B4" w:rsidRPr="003C50B4" w:rsidRDefault="003C50B4" w:rsidP="00175F47">
      <w:r w:rsidRPr="003C50B4">
        <w:t>d) 9 months</w:t>
      </w:r>
    </w:p>
    <w:p w14:paraId="7E39E55D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often should you wash a young child's hands to promote good hygiene? </w:t>
      </w:r>
    </w:p>
    <w:p w14:paraId="0E2125B6" w14:textId="77777777" w:rsidR="0037774D" w:rsidRDefault="003C50B4" w:rsidP="00175F47">
      <w:r w:rsidRPr="003C50B4">
        <w:t xml:space="preserve">a) Once a day </w:t>
      </w:r>
    </w:p>
    <w:p w14:paraId="28B07396" w14:textId="77777777" w:rsidR="0037774D" w:rsidRDefault="003C50B4" w:rsidP="00175F47">
      <w:r w:rsidRPr="003C50B4">
        <w:t xml:space="preserve">b) Before every meal and after using the bathroom </w:t>
      </w:r>
    </w:p>
    <w:p w14:paraId="144F0B60" w14:textId="77777777" w:rsidR="0037774D" w:rsidRDefault="003C50B4" w:rsidP="00175F47">
      <w:r w:rsidRPr="003C50B4">
        <w:t xml:space="preserve">c) Twice a week </w:t>
      </w:r>
    </w:p>
    <w:p w14:paraId="37741919" w14:textId="77777777" w:rsidR="003C50B4" w:rsidRPr="003C50B4" w:rsidRDefault="003C50B4" w:rsidP="00175F47">
      <w:r w:rsidRPr="003C50B4">
        <w:t>d) Only when they visibly appear dirty</w:t>
      </w:r>
    </w:p>
    <w:p w14:paraId="7BF3A8E6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When taking a child outdoors to play, what should you do to protect them from the sun? </w:t>
      </w:r>
    </w:p>
    <w:p w14:paraId="4DA37112" w14:textId="77777777" w:rsidR="0037774D" w:rsidRDefault="003C50B4" w:rsidP="00175F47">
      <w:r w:rsidRPr="003C50B4">
        <w:t>a) Apply sunscreen only to exposed skin</w:t>
      </w:r>
    </w:p>
    <w:p w14:paraId="1235A093" w14:textId="77777777" w:rsidR="0037774D" w:rsidRDefault="003C50B4" w:rsidP="00175F47">
      <w:r w:rsidRPr="003C50B4">
        <w:lastRenderedPageBreak/>
        <w:t xml:space="preserve"> b) Use an umbrella to provide shade </w:t>
      </w:r>
    </w:p>
    <w:p w14:paraId="2E5DE37F" w14:textId="77777777" w:rsidR="0037774D" w:rsidRDefault="003C50B4" w:rsidP="00175F47">
      <w:r w:rsidRPr="003C50B4">
        <w:t xml:space="preserve">c) Keep the child indoors during sunny days </w:t>
      </w:r>
    </w:p>
    <w:p w14:paraId="1CE546D4" w14:textId="75FD3F43" w:rsidR="0037774D" w:rsidRPr="003C50B4" w:rsidRDefault="003C50B4" w:rsidP="00175F47">
      <w:r w:rsidRPr="003C50B4">
        <w:t>d) Apply sunscreen generously to all exposed skin</w:t>
      </w:r>
    </w:p>
    <w:p w14:paraId="22DAE1B3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is the proper way to assist an elderly person with mobility issues to stand up from a chair? </w:t>
      </w:r>
    </w:p>
    <w:p w14:paraId="421149B9" w14:textId="77777777" w:rsidR="0037774D" w:rsidRDefault="003C50B4" w:rsidP="00175F47">
      <w:r w:rsidRPr="003C50B4">
        <w:t xml:space="preserve">a) Use sudden jerky movements to help them stand quickly </w:t>
      </w:r>
    </w:p>
    <w:p w14:paraId="2C4612CD" w14:textId="77777777" w:rsidR="0037774D" w:rsidRDefault="003C50B4" w:rsidP="00175F47">
      <w:r w:rsidRPr="003C50B4">
        <w:t>b) Pull them up by their arms or clothing</w:t>
      </w:r>
    </w:p>
    <w:p w14:paraId="174C1F16" w14:textId="77777777" w:rsidR="0037774D" w:rsidRDefault="003C50B4" w:rsidP="00175F47">
      <w:r w:rsidRPr="003C50B4">
        <w:t xml:space="preserve"> c) Offer your hand for support and help them stand gradually</w:t>
      </w:r>
    </w:p>
    <w:p w14:paraId="5E5155F3" w14:textId="77777777" w:rsidR="003C50B4" w:rsidRPr="003C50B4" w:rsidRDefault="003C50B4" w:rsidP="00175F47">
      <w:r w:rsidRPr="003C50B4">
        <w:t xml:space="preserve"> d) Push them from the back to help them stand</w:t>
      </w:r>
    </w:p>
    <w:p w14:paraId="715B25A3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handle medications for an elderly person? </w:t>
      </w:r>
    </w:p>
    <w:p w14:paraId="50BFE0AA" w14:textId="77777777" w:rsidR="0037774D" w:rsidRDefault="003C50B4" w:rsidP="00175F47">
      <w:r w:rsidRPr="003C50B4">
        <w:t>a) Combine multiple medications in the same container for convenience</w:t>
      </w:r>
    </w:p>
    <w:p w14:paraId="6C1ABCBC" w14:textId="77777777" w:rsidR="0037774D" w:rsidRDefault="003C50B4" w:rsidP="00175F47">
      <w:r w:rsidRPr="003C50B4">
        <w:t xml:space="preserve"> b) Crush pills and mix them with food for easier consumption </w:t>
      </w:r>
    </w:p>
    <w:p w14:paraId="58C7767A" w14:textId="77777777" w:rsidR="0037774D" w:rsidRDefault="003C50B4" w:rsidP="00175F47">
      <w:r w:rsidRPr="003C50B4">
        <w:t>c) Keep medications in their original labeled containers</w:t>
      </w:r>
    </w:p>
    <w:p w14:paraId="7718FBA9" w14:textId="77777777" w:rsidR="003C50B4" w:rsidRPr="003C50B4" w:rsidRDefault="003C50B4" w:rsidP="00175F47">
      <w:r w:rsidRPr="003C50B4">
        <w:t xml:space="preserve"> d) Dispose of any expired medications without consulting a healthcare professional</w:t>
      </w:r>
    </w:p>
    <w:p w14:paraId="147B7E54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should you do if an elderly person experiences a fall? </w:t>
      </w:r>
    </w:p>
    <w:p w14:paraId="60AA20C6" w14:textId="77777777" w:rsidR="0037774D" w:rsidRDefault="003C50B4" w:rsidP="00175F47">
      <w:r w:rsidRPr="003C50B4">
        <w:t>a) Encourage them to get up and continue moving</w:t>
      </w:r>
    </w:p>
    <w:p w14:paraId="79B837F9" w14:textId="77777777" w:rsidR="0037774D" w:rsidRDefault="003C50B4" w:rsidP="00175F47">
      <w:r w:rsidRPr="003C50B4">
        <w:t xml:space="preserve"> b) Immediately move them to a different location for safety </w:t>
      </w:r>
    </w:p>
    <w:p w14:paraId="2B4848D0" w14:textId="77777777" w:rsidR="0037774D" w:rsidRDefault="003C50B4" w:rsidP="00175F47">
      <w:r w:rsidRPr="003C50B4">
        <w:t xml:space="preserve">c) Assess for injuries and call for medical help if needed </w:t>
      </w:r>
    </w:p>
    <w:p w14:paraId="0F1E290F" w14:textId="77777777" w:rsidR="003C50B4" w:rsidRPr="003C50B4" w:rsidRDefault="003C50B4" w:rsidP="00175F47">
      <w:r w:rsidRPr="003C50B4">
        <w:t>d) Avoid calling for help to prevent embarrassment</w:t>
      </w:r>
    </w:p>
    <w:p w14:paraId="1319E198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>When assisting an elderly person with eating, what should you do to ensure their safety?</w:t>
      </w:r>
    </w:p>
    <w:p w14:paraId="62F04016" w14:textId="77777777" w:rsidR="0037774D" w:rsidRDefault="003C50B4" w:rsidP="00175F47">
      <w:r w:rsidRPr="003C50B4">
        <w:t xml:space="preserve"> a) Encourage them to eat quickly to avoid choking </w:t>
      </w:r>
    </w:p>
    <w:p w14:paraId="35D76ADA" w14:textId="77777777" w:rsidR="0037774D" w:rsidRDefault="003C50B4" w:rsidP="00175F47">
      <w:r w:rsidRPr="003C50B4">
        <w:t xml:space="preserve">b) Offer small bites of food at a time </w:t>
      </w:r>
    </w:p>
    <w:p w14:paraId="242B0563" w14:textId="77777777" w:rsidR="0037774D" w:rsidRDefault="003C50B4" w:rsidP="00175F47">
      <w:r w:rsidRPr="003C50B4">
        <w:t xml:space="preserve">c) Serve hot food directly from the stove or oven </w:t>
      </w:r>
    </w:p>
    <w:p w14:paraId="217A78CA" w14:textId="77777777" w:rsidR="003C50B4" w:rsidRPr="003C50B4" w:rsidRDefault="003C50B4" w:rsidP="00175F47">
      <w:r w:rsidRPr="003C50B4">
        <w:t>d) Allow them to eat unsupervised</w:t>
      </w:r>
    </w:p>
    <w:p w14:paraId="72789E58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>How can you promote emotional well-being for an elderly person who may feel lonely or isolated?</w:t>
      </w:r>
    </w:p>
    <w:p w14:paraId="185F8251" w14:textId="77777777" w:rsidR="0037774D" w:rsidRDefault="003C50B4" w:rsidP="00175F47">
      <w:r w:rsidRPr="003C50B4">
        <w:t xml:space="preserve"> a) Encourage them to spend more time alone to reflect </w:t>
      </w:r>
    </w:p>
    <w:p w14:paraId="23172A14" w14:textId="77777777" w:rsidR="0037774D" w:rsidRDefault="003C50B4" w:rsidP="00175F47">
      <w:r w:rsidRPr="003C50B4">
        <w:t xml:space="preserve">b) Limit social interactions to prevent overstimulation </w:t>
      </w:r>
    </w:p>
    <w:p w14:paraId="4AB61423" w14:textId="77777777" w:rsidR="0037774D" w:rsidRDefault="003C50B4" w:rsidP="00175F47">
      <w:r w:rsidRPr="003C50B4">
        <w:t xml:space="preserve">c) Arrange regular visits from friends and family </w:t>
      </w:r>
    </w:p>
    <w:p w14:paraId="462F5882" w14:textId="77777777" w:rsidR="003C50B4" w:rsidRDefault="003C50B4" w:rsidP="00175F47">
      <w:r w:rsidRPr="003C50B4">
        <w:t>d) Encourage them to watch television or read books for distraction</w:t>
      </w:r>
    </w:p>
    <w:p w14:paraId="3E0E92DA" w14:textId="77777777" w:rsidR="0037774D" w:rsidRPr="003C50B4" w:rsidRDefault="0037774D" w:rsidP="00175F47"/>
    <w:p w14:paraId="50248F55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lastRenderedPageBreak/>
        <w:t xml:space="preserve">What should you do if an elderly person expresses discomfort or pain? </w:t>
      </w:r>
    </w:p>
    <w:p w14:paraId="259B9D6D" w14:textId="77777777" w:rsidR="0037774D" w:rsidRDefault="003C50B4" w:rsidP="00175F47">
      <w:r w:rsidRPr="003C50B4">
        <w:t>a) Ignore their complaints as they may be exaggerating</w:t>
      </w:r>
    </w:p>
    <w:p w14:paraId="5DF32780" w14:textId="77777777" w:rsidR="0037774D" w:rsidRDefault="003C50B4" w:rsidP="00175F47">
      <w:r w:rsidRPr="003C50B4">
        <w:t xml:space="preserve"> b) Offer them pain medication without consulting a healthcare professional </w:t>
      </w:r>
    </w:p>
    <w:p w14:paraId="543F4F96" w14:textId="77777777" w:rsidR="0037774D" w:rsidRDefault="003C50B4" w:rsidP="00175F47">
      <w:r w:rsidRPr="003C50B4">
        <w:t xml:space="preserve">c) Report their discomfort to a family member or caregiver </w:t>
      </w:r>
    </w:p>
    <w:p w14:paraId="1BDD1186" w14:textId="77777777" w:rsidR="003C50B4" w:rsidRPr="003C50B4" w:rsidRDefault="003C50B4" w:rsidP="00175F47">
      <w:r w:rsidRPr="003C50B4">
        <w:t>d) Listen attentively, report their pain, and follow any care plan provided</w:t>
      </w:r>
    </w:p>
    <w:p w14:paraId="0AF607F7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ensure the safety of an elderly person when they are taking a bath or shower? </w:t>
      </w:r>
    </w:p>
    <w:p w14:paraId="1B9C50BF" w14:textId="77777777" w:rsidR="0037774D" w:rsidRDefault="003C50B4" w:rsidP="00175F47">
      <w:r w:rsidRPr="003C50B4">
        <w:t xml:space="preserve">a) Leave them unsupervised for privacy </w:t>
      </w:r>
    </w:p>
    <w:p w14:paraId="56D263D6" w14:textId="77777777" w:rsidR="0037774D" w:rsidRDefault="003C50B4" w:rsidP="00175F47">
      <w:r w:rsidRPr="003C50B4">
        <w:t>b) Use hot water to provide a more comfortable experience</w:t>
      </w:r>
    </w:p>
    <w:p w14:paraId="604CE846" w14:textId="77777777" w:rsidR="0037774D" w:rsidRDefault="003C50B4" w:rsidP="00175F47">
      <w:r w:rsidRPr="003C50B4">
        <w:t xml:space="preserve"> c) Install non-slip mats or grab bars in the bathroom </w:t>
      </w:r>
    </w:p>
    <w:p w14:paraId="0177B5FA" w14:textId="77777777" w:rsidR="003C50B4" w:rsidRPr="003C50B4" w:rsidRDefault="003C50B4" w:rsidP="00175F47">
      <w:r w:rsidRPr="003C50B4">
        <w:t>d) Rush through the process to save time</w:t>
      </w:r>
    </w:p>
    <w:p w14:paraId="688CE48D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>How should you handle sensitive topics or personal information when caring for an elderly person?</w:t>
      </w:r>
    </w:p>
    <w:p w14:paraId="0028DFED" w14:textId="77777777" w:rsidR="0037774D" w:rsidRDefault="003C50B4" w:rsidP="00175F47">
      <w:r w:rsidRPr="003C50B4">
        <w:t xml:space="preserve"> a) Avoid discussing such topics to prevent discomfort </w:t>
      </w:r>
    </w:p>
    <w:p w14:paraId="3B2338DA" w14:textId="77777777" w:rsidR="0037774D" w:rsidRDefault="003C50B4" w:rsidP="00175F47">
      <w:r w:rsidRPr="003C50B4">
        <w:t>b) Share their personal information with others without consent</w:t>
      </w:r>
    </w:p>
    <w:p w14:paraId="5148CE0D" w14:textId="77777777" w:rsidR="0037774D" w:rsidRDefault="003C50B4" w:rsidP="00175F47">
      <w:r w:rsidRPr="003C50B4">
        <w:t xml:space="preserve"> c) Discuss sensitive topics openly without considering their feelings </w:t>
      </w:r>
    </w:p>
    <w:p w14:paraId="71159C31" w14:textId="77777777" w:rsidR="003C50B4" w:rsidRPr="003C50B4" w:rsidRDefault="003C50B4" w:rsidP="00175F47">
      <w:r w:rsidRPr="003C50B4">
        <w:t>d) Respect their privacy and only discuss such topics if they initiate the conversation</w:t>
      </w:r>
    </w:p>
    <w:p w14:paraId="6515EAFA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is the proper way to transfer an elderly person from a wheelchair to a bed? </w:t>
      </w:r>
    </w:p>
    <w:p w14:paraId="14E4574F" w14:textId="77777777" w:rsidR="0037774D" w:rsidRDefault="003C50B4" w:rsidP="00175F47">
      <w:r w:rsidRPr="003C50B4">
        <w:t xml:space="preserve">a) Use a sudden lifting motion to transfer them quickly </w:t>
      </w:r>
    </w:p>
    <w:p w14:paraId="16F6270D" w14:textId="77777777" w:rsidR="0037774D" w:rsidRDefault="003C50B4" w:rsidP="00175F47">
      <w:r w:rsidRPr="003C50B4">
        <w:t xml:space="preserve">b) Transfer them without any assistance for independence </w:t>
      </w:r>
    </w:p>
    <w:p w14:paraId="7C44DDC8" w14:textId="77777777" w:rsidR="0037774D" w:rsidRDefault="003C50B4" w:rsidP="00175F47">
      <w:r w:rsidRPr="003C50B4">
        <w:t xml:space="preserve">c) Use proper lifting techniques or assistive devices </w:t>
      </w:r>
    </w:p>
    <w:p w14:paraId="78FD4D78" w14:textId="77777777" w:rsidR="003C50B4" w:rsidRPr="003C50B4" w:rsidRDefault="003C50B4" w:rsidP="00175F47">
      <w:r w:rsidRPr="003C50B4">
        <w:t>d) Slide them on their own to avoid direct contact</w:t>
      </w:r>
    </w:p>
    <w:p w14:paraId="2891F2B3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communicate with an elderly person experiencing hearing loss? </w:t>
      </w:r>
    </w:p>
    <w:p w14:paraId="02188B7B" w14:textId="77777777" w:rsidR="0037774D" w:rsidRDefault="003C50B4" w:rsidP="00175F47">
      <w:r w:rsidRPr="003C50B4">
        <w:t xml:space="preserve">a) Speak loudly to ensure they can hear you </w:t>
      </w:r>
    </w:p>
    <w:p w14:paraId="02ABA7FB" w14:textId="77777777" w:rsidR="0037774D" w:rsidRDefault="003C50B4" w:rsidP="00175F47">
      <w:r w:rsidRPr="003C50B4">
        <w:t xml:space="preserve">b) Shout at them to get their attention </w:t>
      </w:r>
    </w:p>
    <w:p w14:paraId="0E5807CE" w14:textId="77777777" w:rsidR="0037774D" w:rsidRDefault="003C50B4" w:rsidP="00175F47">
      <w:r w:rsidRPr="003C50B4">
        <w:t>c) Speak clearly and face them directly while talking</w:t>
      </w:r>
    </w:p>
    <w:p w14:paraId="174FC6AC" w14:textId="0F70DC17" w:rsidR="0037774D" w:rsidRPr="003C50B4" w:rsidRDefault="003C50B4" w:rsidP="00175F47">
      <w:r w:rsidRPr="003C50B4">
        <w:t>d) Ignore their hearing difficulties and carry on conversations normally</w:t>
      </w:r>
    </w:p>
    <w:p w14:paraId="6A8561C7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does "punctuality" mean in the context of work ethics? </w:t>
      </w:r>
    </w:p>
    <w:p w14:paraId="1A04F4B6" w14:textId="77777777" w:rsidR="0037774D" w:rsidRDefault="003C50B4" w:rsidP="00175F47">
      <w:r w:rsidRPr="003C50B4">
        <w:t xml:space="preserve">a) Taking extended breaks during work hours </w:t>
      </w:r>
    </w:p>
    <w:p w14:paraId="4B2CAB01" w14:textId="77777777" w:rsidR="0037774D" w:rsidRDefault="003C50B4" w:rsidP="00175F47">
      <w:r w:rsidRPr="003C50B4">
        <w:t xml:space="preserve">b) Arriving to work on time and meeting deadlines </w:t>
      </w:r>
    </w:p>
    <w:p w14:paraId="0BA92ABF" w14:textId="77777777" w:rsidR="0037774D" w:rsidRDefault="003C50B4" w:rsidP="00175F47">
      <w:r w:rsidRPr="003C50B4">
        <w:lastRenderedPageBreak/>
        <w:t xml:space="preserve">c) Prioritizing personal tasks over work responsibilities </w:t>
      </w:r>
    </w:p>
    <w:p w14:paraId="73D98BA5" w14:textId="77777777" w:rsidR="003C50B4" w:rsidRPr="003C50B4" w:rsidRDefault="003C50B4" w:rsidP="00175F47">
      <w:r w:rsidRPr="003C50B4">
        <w:t>d) Avoiding communication with coworkers</w:t>
      </w:r>
    </w:p>
    <w:p w14:paraId="7BCF23DC" w14:textId="77777777" w:rsidR="0037774D" w:rsidRPr="0022245D" w:rsidRDefault="003C50B4" w:rsidP="0037774D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Why is it important to maintain a positive attitude at work? </w:t>
      </w:r>
    </w:p>
    <w:p w14:paraId="549FB6EA" w14:textId="77777777" w:rsidR="0037774D" w:rsidRDefault="003C50B4" w:rsidP="00175F47">
      <w:r w:rsidRPr="003C50B4">
        <w:t xml:space="preserve">a) It helps you avoid interactions with coworkers </w:t>
      </w:r>
    </w:p>
    <w:p w14:paraId="0E3922ED" w14:textId="77777777" w:rsidR="0037774D" w:rsidRDefault="003C50B4" w:rsidP="00175F47">
      <w:r w:rsidRPr="003C50B4">
        <w:t xml:space="preserve">b) It creates a harmonious work environment </w:t>
      </w:r>
    </w:p>
    <w:p w14:paraId="40FD9180" w14:textId="77777777" w:rsidR="0037774D" w:rsidRDefault="003C50B4" w:rsidP="00175F47">
      <w:r w:rsidRPr="003C50B4">
        <w:t xml:space="preserve">c) It allows you to skip tasks that you don't like </w:t>
      </w:r>
    </w:p>
    <w:p w14:paraId="5AC3A634" w14:textId="77777777" w:rsidR="0037774D" w:rsidRPr="003C50B4" w:rsidRDefault="003C50B4" w:rsidP="00175F47">
      <w:r w:rsidRPr="003C50B4">
        <w:t>d) It helps you gain promotions and pay raises</w:t>
      </w:r>
    </w:p>
    <w:p w14:paraId="1ECBF667" w14:textId="77777777" w:rsidR="00BB0DB4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does "reliability" mean in the context of work ethics? </w:t>
      </w:r>
    </w:p>
    <w:p w14:paraId="11B89B46" w14:textId="77777777" w:rsidR="00BB0DB4" w:rsidRDefault="003C50B4" w:rsidP="00175F47">
      <w:r w:rsidRPr="003C50B4">
        <w:t xml:space="preserve">a) Being unpredictable and frequently absent </w:t>
      </w:r>
    </w:p>
    <w:p w14:paraId="72297556" w14:textId="77777777" w:rsidR="00BB0DB4" w:rsidRDefault="003C50B4" w:rsidP="00175F47">
      <w:r w:rsidRPr="003C50B4">
        <w:t xml:space="preserve">b) Following through on commitments and being trustworthy </w:t>
      </w:r>
    </w:p>
    <w:p w14:paraId="3B876B30" w14:textId="77777777" w:rsidR="00BB0DB4" w:rsidRDefault="003C50B4" w:rsidP="00175F47">
      <w:r w:rsidRPr="003C50B4">
        <w:t xml:space="preserve">c) Avoiding taking on responsibilities to reduce workload </w:t>
      </w:r>
    </w:p>
    <w:p w14:paraId="5527EF85" w14:textId="77777777" w:rsidR="003C50B4" w:rsidRPr="003C50B4" w:rsidRDefault="003C50B4" w:rsidP="00175F47">
      <w:r w:rsidRPr="003C50B4">
        <w:t>d) Prioritizing personal interests over work duties</w:t>
      </w:r>
    </w:p>
    <w:p w14:paraId="781CAE69" w14:textId="77777777" w:rsidR="005660A0" w:rsidRPr="0022245D" w:rsidRDefault="003C50B4" w:rsidP="0022245D">
      <w:pPr>
        <w:numPr>
          <w:ilvl w:val="0"/>
          <w:numId w:val="19"/>
        </w:numPr>
        <w:ind w:left="450" w:hanging="450"/>
        <w:rPr>
          <w:b/>
          <w:bCs/>
        </w:rPr>
      </w:pPr>
      <w:r w:rsidRPr="0022245D">
        <w:rPr>
          <w:b/>
          <w:bCs/>
        </w:rPr>
        <w:t xml:space="preserve">How should you handle conflicts or disagreements with coworkers? </w:t>
      </w:r>
    </w:p>
    <w:p w14:paraId="7F5BDDF6" w14:textId="77777777" w:rsidR="005660A0" w:rsidRDefault="003C50B4" w:rsidP="00175F47">
      <w:r w:rsidRPr="003C50B4">
        <w:t xml:space="preserve">a) Avoid communication and interactions with them </w:t>
      </w:r>
    </w:p>
    <w:p w14:paraId="025F3542" w14:textId="77777777" w:rsidR="005660A0" w:rsidRDefault="003C50B4" w:rsidP="00175F47">
      <w:r w:rsidRPr="003C50B4">
        <w:t>b) Engage in verbal arguments to resolve issues</w:t>
      </w:r>
    </w:p>
    <w:p w14:paraId="198AE771" w14:textId="77777777" w:rsidR="005660A0" w:rsidRDefault="003C50B4" w:rsidP="00175F47">
      <w:r w:rsidRPr="003C50B4">
        <w:t xml:space="preserve">c) Seek a supervisor's help or follow the company's conflict resolution process </w:t>
      </w:r>
    </w:p>
    <w:p w14:paraId="00DD91F4" w14:textId="77777777" w:rsidR="003C50B4" w:rsidRPr="003C50B4" w:rsidRDefault="003C50B4" w:rsidP="00175F47">
      <w:r w:rsidRPr="003C50B4">
        <w:t>d) Gossip with other coworkers about the conflict</w:t>
      </w:r>
    </w:p>
    <w:p w14:paraId="4F34F516" w14:textId="77777777" w:rsidR="005660A0" w:rsidRPr="0022245D" w:rsidRDefault="003C50B4" w:rsidP="0022245D">
      <w:pPr>
        <w:numPr>
          <w:ilvl w:val="0"/>
          <w:numId w:val="19"/>
        </w:numPr>
        <w:ind w:left="450" w:hanging="450"/>
        <w:rPr>
          <w:b/>
          <w:bCs/>
        </w:rPr>
      </w:pPr>
      <w:r w:rsidRPr="0022245D">
        <w:rPr>
          <w:b/>
          <w:bCs/>
        </w:rPr>
        <w:t xml:space="preserve">What does "professionalism" entail in the workplace? </w:t>
      </w:r>
    </w:p>
    <w:p w14:paraId="3DAB36B8" w14:textId="77777777" w:rsidR="005660A0" w:rsidRDefault="003C50B4" w:rsidP="00175F47">
      <w:r w:rsidRPr="003C50B4">
        <w:t xml:space="preserve">a) Dressing casually and informally every day </w:t>
      </w:r>
    </w:p>
    <w:p w14:paraId="6C5EFB18" w14:textId="77777777" w:rsidR="005660A0" w:rsidRDefault="003C50B4" w:rsidP="00175F47">
      <w:r w:rsidRPr="003C50B4">
        <w:t xml:space="preserve">b) Engaging in office politics and gossip </w:t>
      </w:r>
    </w:p>
    <w:p w14:paraId="12D3C826" w14:textId="77777777" w:rsidR="005660A0" w:rsidRDefault="003C50B4" w:rsidP="00175F47">
      <w:r w:rsidRPr="003C50B4">
        <w:t xml:space="preserve">c) Maintaining appropriate behavior and conduct at all times </w:t>
      </w:r>
    </w:p>
    <w:p w14:paraId="0719D1F3" w14:textId="22649A12" w:rsidR="005660A0" w:rsidRPr="003C50B4" w:rsidRDefault="003C50B4" w:rsidP="00175F47">
      <w:r w:rsidRPr="003C50B4">
        <w:t>d) Completing tasks haphazardly without attention to detail</w:t>
      </w:r>
    </w:p>
    <w:p w14:paraId="04981493" w14:textId="3E94DCCE" w:rsidR="005660A0" w:rsidRPr="0022245D" w:rsidRDefault="003C50B4" w:rsidP="0022245D">
      <w:pPr>
        <w:numPr>
          <w:ilvl w:val="0"/>
          <w:numId w:val="19"/>
        </w:numPr>
        <w:ind w:left="0" w:firstLine="0"/>
        <w:rPr>
          <w:b/>
          <w:bCs/>
        </w:rPr>
      </w:pPr>
      <w:r w:rsidRPr="0022245D">
        <w:rPr>
          <w:b/>
          <w:bCs/>
        </w:rPr>
        <w:t>How can you demonstrate a strong work ethic when facing challenging tasks?</w:t>
      </w:r>
    </w:p>
    <w:p w14:paraId="5959EED8" w14:textId="77777777" w:rsidR="005660A0" w:rsidRDefault="003C50B4" w:rsidP="00175F47">
      <w:r w:rsidRPr="003C50B4">
        <w:t xml:space="preserve">a) Procrastinate and avoid the task altogether </w:t>
      </w:r>
    </w:p>
    <w:p w14:paraId="6A2CAB15" w14:textId="77777777" w:rsidR="005660A0" w:rsidRDefault="003C50B4" w:rsidP="00175F47">
      <w:r w:rsidRPr="003C50B4">
        <w:t xml:space="preserve">b) Seek assistance from coworkers but take credit for their work </w:t>
      </w:r>
    </w:p>
    <w:p w14:paraId="4EAC43EE" w14:textId="77777777" w:rsidR="005660A0" w:rsidRDefault="003C50B4" w:rsidP="00175F47">
      <w:r w:rsidRPr="003C50B4">
        <w:t xml:space="preserve">c) Work diligently and persistently to overcome challenges </w:t>
      </w:r>
    </w:p>
    <w:p w14:paraId="41B6F29A" w14:textId="77777777" w:rsidR="003C50B4" w:rsidRPr="003C50B4" w:rsidRDefault="003C50B4" w:rsidP="00175F47">
      <w:r w:rsidRPr="003C50B4">
        <w:t>d) Complain about the difficulty of the task to gain sympathy</w:t>
      </w:r>
    </w:p>
    <w:p w14:paraId="2285E26D" w14:textId="6FAAA921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Why is it essential to respect the privacy and confidentiality of </w:t>
      </w:r>
      <w:r w:rsidR="0022245D">
        <w:rPr>
          <w:b/>
          <w:bCs/>
        </w:rPr>
        <w:t>house owner</w:t>
      </w:r>
      <w:r w:rsidRPr="0022245D">
        <w:rPr>
          <w:b/>
          <w:bCs/>
        </w:rPr>
        <w:t xml:space="preserve">? </w:t>
      </w:r>
    </w:p>
    <w:p w14:paraId="054C3955" w14:textId="77777777" w:rsidR="005660A0" w:rsidRDefault="003C50B4" w:rsidP="00175F47">
      <w:r w:rsidRPr="003C50B4">
        <w:t>a) To gain personal advantage or manipulate information</w:t>
      </w:r>
    </w:p>
    <w:p w14:paraId="58401B2A" w14:textId="77777777" w:rsidR="005660A0" w:rsidRDefault="003C50B4" w:rsidP="00175F47">
      <w:r w:rsidRPr="003C50B4">
        <w:lastRenderedPageBreak/>
        <w:t xml:space="preserve">b) To avoid becoming emotionally involved in workplace relationships </w:t>
      </w:r>
    </w:p>
    <w:p w14:paraId="2E5EF752" w14:textId="77777777" w:rsidR="005660A0" w:rsidRDefault="003C50B4" w:rsidP="00175F47">
      <w:r w:rsidRPr="003C50B4">
        <w:t>c) To maintain trust and professionalism in the workplace</w:t>
      </w:r>
    </w:p>
    <w:p w14:paraId="0C42CF32" w14:textId="77777777" w:rsidR="003C50B4" w:rsidRPr="003C50B4" w:rsidRDefault="003C50B4" w:rsidP="00175F47">
      <w:r w:rsidRPr="003C50B4">
        <w:t>d) To find information that can be used for personal gain</w:t>
      </w:r>
    </w:p>
    <w:p w14:paraId="7A1372CC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handle mistakes or errors made in your work? </w:t>
      </w:r>
    </w:p>
    <w:p w14:paraId="572800CE" w14:textId="77777777" w:rsidR="005660A0" w:rsidRDefault="003C50B4" w:rsidP="00175F47">
      <w:r w:rsidRPr="003C50B4">
        <w:t xml:space="preserve">a) Blame others for the mistakes to avoid consequences </w:t>
      </w:r>
    </w:p>
    <w:p w14:paraId="34B3D30D" w14:textId="77777777" w:rsidR="005660A0" w:rsidRDefault="003C50B4" w:rsidP="00175F47">
      <w:r w:rsidRPr="003C50B4">
        <w:t xml:space="preserve">b) Deny responsibility for the errors and hope no one notices </w:t>
      </w:r>
    </w:p>
    <w:p w14:paraId="71B468FE" w14:textId="77777777" w:rsidR="005660A0" w:rsidRDefault="003C50B4" w:rsidP="00175F47">
      <w:r w:rsidRPr="003C50B4">
        <w:t xml:space="preserve">c) Acknowledge the mistake, take ownership, and work to correct it </w:t>
      </w:r>
    </w:p>
    <w:p w14:paraId="312CDF38" w14:textId="77777777" w:rsidR="003C50B4" w:rsidRPr="003C50B4" w:rsidRDefault="003C50B4" w:rsidP="00175F47">
      <w:r w:rsidRPr="003C50B4">
        <w:t>d) Ignore the mistakes and hope they won't be noticed</w:t>
      </w:r>
    </w:p>
    <w:p w14:paraId="217C466E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does "integrity" mean in the context of work ethics? </w:t>
      </w:r>
    </w:p>
    <w:p w14:paraId="37A6B0B2" w14:textId="77777777" w:rsidR="005660A0" w:rsidRDefault="003C50B4" w:rsidP="00175F47">
      <w:r w:rsidRPr="003C50B4">
        <w:t xml:space="preserve">a) Taking shortcuts to complete tasks more quickly </w:t>
      </w:r>
    </w:p>
    <w:p w14:paraId="10D56220" w14:textId="77777777" w:rsidR="005660A0" w:rsidRDefault="003C50B4" w:rsidP="00175F47">
      <w:r w:rsidRPr="003C50B4">
        <w:t xml:space="preserve">b) Failing to follow workplace rules and policies </w:t>
      </w:r>
    </w:p>
    <w:p w14:paraId="652227B6" w14:textId="77777777" w:rsidR="005660A0" w:rsidRDefault="003C50B4" w:rsidP="00175F47">
      <w:r w:rsidRPr="003C50B4">
        <w:t xml:space="preserve">c) Honesty and adherence to strong moral principles at work </w:t>
      </w:r>
    </w:p>
    <w:p w14:paraId="6A5A52E5" w14:textId="77777777" w:rsidR="003C50B4" w:rsidRPr="003C50B4" w:rsidRDefault="003C50B4" w:rsidP="00175F47">
      <w:r w:rsidRPr="003C50B4">
        <w:t>d) Being manipulative and deceitful to achieve personal goals</w:t>
      </w:r>
    </w:p>
    <w:p w14:paraId="262B1CF8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can you demonstrate "initiative" in the workplace? </w:t>
      </w:r>
    </w:p>
    <w:p w14:paraId="5F0320A5" w14:textId="77777777" w:rsidR="005660A0" w:rsidRDefault="003C50B4" w:rsidP="00175F47">
      <w:r w:rsidRPr="003C50B4">
        <w:t xml:space="preserve">a) Only completing tasks that are assigned directly to you </w:t>
      </w:r>
    </w:p>
    <w:p w14:paraId="16084FE2" w14:textId="77777777" w:rsidR="005660A0" w:rsidRDefault="003C50B4" w:rsidP="00175F47">
      <w:r w:rsidRPr="003C50B4">
        <w:t xml:space="preserve">b) Being passive and waiting for instructions from supervisors </w:t>
      </w:r>
    </w:p>
    <w:p w14:paraId="57ED40D4" w14:textId="77777777" w:rsidR="005660A0" w:rsidRDefault="003C50B4" w:rsidP="00175F47">
      <w:r w:rsidRPr="003C50B4">
        <w:t xml:space="preserve">c) Taking proactive steps to contribute and improve work processes </w:t>
      </w:r>
    </w:p>
    <w:p w14:paraId="0F0010B4" w14:textId="2C93822E" w:rsidR="005660A0" w:rsidRPr="003C50B4" w:rsidRDefault="003C50B4" w:rsidP="00175F47">
      <w:r w:rsidRPr="003C50B4">
        <w:t>d) Avoiding new tasks and responsibilities to minimize workload</w:t>
      </w:r>
    </w:p>
    <w:p w14:paraId="108D72FB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Why is it important to communicate effectively with supervisors and coworkers? </w:t>
      </w:r>
    </w:p>
    <w:p w14:paraId="1D80B365" w14:textId="77777777" w:rsidR="005660A0" w:rsidRDefault="003C50B4" w:rsidP="00175F47">
      <w:r w:rsidRPr="003C50B4">
        <w:t xml:space="preserve">a) To gossip and spread rumors about colleagues </w:t>
      </w:r>
    </w:p>
    <w:p w14:paraId="6D6EE39C" w14:textId="77777777" w:rsidR="005660A0" w:rsidRDefault="003C50B4" w:rsidP="00175F47">
      <w:r w:rsidRPr="003C50B4">
        <w:t xml:space="preserve">b) To engage in meaningless conversations during work hours </w:t>
      </w:r>
    </w:p>
    <w:p w14:paraId="521EC12C" w14:textId="77777777" w:rsidR="005660A0" w:rsidRDefault="003C50B4" w:rsidP="00175F47">
      <w:r w:rsidRPr="003C50B4">
        <w:t xml:space="preserve">c) To ensure everyone is aware of personal problems and issues </w:t>
      </w:r>
    </w:p>
    <w:p w14:paraId="00E5853D" w14:textId="77777777" w:rsidR="005660A0" w:rsidRPr="003C50B4" w:rsidRDefault="003C50B4" w:rsidP="00175F47">
      <w:r w:rsidRPr="003C50B4">
        <w:t>d) To convey information clearly and collaborate effectively as a team</w:t>
      </w:r>
    </w:p>
    <w:p w14:paraId="003516E2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handle personal phone calls or texting during work hours? </w:t>
      </w:r>
    </w:p>
    <w:p w14:paraId="0FBB858B" w14:textId="77777777" w:rsidR="005660A0" w:rsidRDefault="003C50B4" w:rsidP="00175F47">
      <w:r w:rsidRPr="003C50B4">
        <w:t xml:space="preserve">a) Take extended breaks to make personal calls or send texts </w:t>
      </w:r>
    </w:p>
    <w:p w14:paraId="27FECF45" w14:textId="77777777" w:rsidR="005660A0" w:rsidRDefault="003C50B4" w:rsidP="00175F47">
      <w:r w:rsidRPr="003C50B4">
        <w:t xml:space="preserve">b) Keep the phone on silent mode and respond to calls or texts during breaks </w:t>
      </w:r>
    </w:p>
    <w:p w14:paraId="756246C1" w14:textId="77777777" w:rsidR="005660A0" w:rsidRDefault="003C50B4" w:rsidP="00175F47">
      <w:r w:rsidRPr="003C50B4">
        <w:t xml:space="preserve">c) Spend a significant amount of time talking or texting on the phone while working </w:t>
      </w:r>
    </w:p>
    <w:p w14:paraId="56415F43" w14:textId="77777777" w:rsidR="003C50B4" w:rsidRPr="003C50B4" w:rsidRDefault="003C50B4" w:rsidP="00175F47">
      <w:r w:rsidRPr="003C50B4">
        <w:t>d) Ignore personal calls and texts, focusing solely on work responsibilities</w:t>
      </w:r>
    </w:p>
    <w:p w14:paraId="24F05EA4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lastRenderedPageBreak/>
        <w:t>How should you approach tasks and responsibilities when you have limited experience or knowledge?</w:t>
      </w:r>
    </w:p>
    <w:p w14:paraId="346B7021" w14:textId="77777777" w:rsidR="005660A0" w:rsidRDefault="003C50B4" w:rsidP="00175F47">
      <w:r w:rsidRPr="003C50B4">
        <w:t xml:space="preserve">a) Avoid taking on such tasks to prevent mistakes </w:t>
      </w:r>
    </w:p>
    <w:p w14:paraId="18B95E75" w14:textId="77777777" w:rsidR="005660A0" w:rsidRDefault="003C50B4" w:rsidP="00175F47">
      <w:r w:rsidRPr="003C50B4">
        <w:t xml:space="preserve">b) Ask for guidance and training to improve your skills </w:t>
      </w:r>
    </w:p>
    <w:p w14:paraId="1A697863" w14:textId="77777777" w:rsidR="005660A0" w:rsidRDefault="003C50B4" w:rsidP="00175F47">
      <w:r w:rsidRPr="003C50B4">
        <w:t xml:space="preserve">c) Pretend to know what to do and hope for the best </w:t>
      </w:r>
    </w:p>
    <w:p w14:paraId="5B3C2530" w14:textId="77777777" w:rsidR="003C50B4" w:rsidRPr="003C50B4" w:rsidRDefault="003C50B4" w:rsidP="00175F47">
      <w:r w:rsidRPr="003C50B4">
        <w:t>d) Delegate the tasks to other coworkers</w:t>
      </w:r>
    </w:p>
    <w:p w14:paraId="2D6B7742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does "adaptability" mean in the context of work ethics? </w:t>
      </w:r>
    </w:p>
    <w:p w14:paraId="0ECAEA22" w14:textId="77777777" w:rsidR="005660A0" w:rsidRDefault="003C50B4" w:rsidP="00175F47">
      <w:r w:rsidRPr="003C50B4">
        <w:t xml:space="preserve">a) Resisting change and maintaining old methods </w:t>
      </w:r>
    </w:p>
    <w:p w14:paraId="1984D4F3" w14:textId="77777777" w:rsidR="005660A0" w:rsidRDefault="003C50B4" w:rsidP="00175F47">
      <w:r w:rsidRPr="003C50B4">
        <w:t xml:space="preserve">b) Being unwilling to learn new skills or techniques </w:t>
      </w:r>
    </w:p>
    <w:p w14:paraId="17EA2367" w14:textId="77777777" w:rsidR="005660A0" w:rsidRDefault="003C50B4" w:rsidP="00175F47">
      <w:r w:rsidRPr="003C50B4">
        <w:t xml:space="preserve">c) Being flexible and open to adjusting to changing circumstances </w:t>
      </w:r>
    </w:p>
    <w:p w14:paraId="0C5CF7F2" w14:textId="77777777" w:rsidR="003C50B4" w:rsidRPr="003C50B4" w:rsidRDefault="003C50B4" w:rsidP="00175F47">
      <w:r w:rsidRPr="003C50B4">
        <w:t>d) Complaining about changes in the workplace</w:t>
      </w:r>
    </w:p>
    <w:p w14:paraId="65A0A400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prioritize tasks and manage your time effectively at work? </w:t>
      </w:r>
    </w:p>
    <w:p w14:paraId="5EC090D4" w14:textId="77777777" w:rsidR="005660A0" w:rsidRDefault="003C50B4" w:rsidP="00175F47">
      <w:r w:rsidRPr="003C50B4">
        <w:t xml:space="preserve">a) Procrastinate and leave tasks for the last minute </w:t>
      </w:r>
    </w:p>
    <w:p w14:paraId="1C810662" w14:textId="77777777" w:rsidR="005660A0" w:rsidRDefault="003C50B4" w:rsidP="00175F47">
      <w:r w:rsidRPr="003C50B4">
        <w:t>b) Prioritize tasks randomly without considering deadlines or importance</w:t>
      </w:r>
    </w:p>
    <w:p w14:paraId="1CDEB0A0" w14:textId="77777777" w:rsidR="005660A0" w:rsidRDefault="003C50B4" w:rsidP="00175F47">
      <w:r w:rsidRPr="003C50B4">
        <w:t xml:space="preserve">c) Create a to-do list and tackle tasks based on urgency and importance </w:t>
      </w:r>
    </w:p>
    <w:p w14:paraId="262AA77E" w14:textId="77777777" w:rsidR="003C50B4" w:rsidRDefault="003C50B4" w:rsidP="00175F47">
      <w:r w:rsidRPr="003C50B4">
        <w:t>d) Focus on a single task without considering other responsibilities</w:t>
      </w:r>
    </w:p>
    <w:p w14:paraId="49B6FC22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can you demonstrate respect for the work environment and company property? </w:t>
      </w:r>
    </w:p>
    <w:p w14:paraId="0BF3743B" w14:textId="77777777" w:rsidR="005660A0" w:rsidRDefault="003C50B4" w:rsidP="00175F47">
      <w:r w:rsidRPr="003C50B4">
        <w:t xml:space="preserve">a) Leave a messy workspace and disregard company property </w:t>
      </w:r>
    </w:p>
    <w:p w14:paraId="15BEA0AD" w14:textId="77777777" w:rsidR="005660A0" w:rsidRDefault="003C50B4" w:rsidP="00175F47">
      <w:r w:rsidRPr="003C50B4">
        <w:t xml:space="preserve">b) Misuse company resources for personal purposes </w:t>
      </w:r>
    </w:p>
    <w:p w14:paraId="4D26CAE3" w14:textId="77777777" w:rsidR="005660A0" w:rsidRDefault="003C50B4" w:rsidP="00175F47">
      <w:r w:rsidRPr="003C50B4">
        <w:t xml:space="preserve">c) Keep the workspace organized and treat company property with care </w:t>
      </w:r>
    </w:p>
    <w:p w14:paraId="64424F96" w14:textId="77777777" w:rsidR="005660A0" w:rsidRPr="003C50B4" w:rsidRDefault="003C50B4" w:rsidP="00175F47">
      <w:r w:rsidRPr="003C50B4">
        <w:t>d) Ignore workplace rules regarding the use of company equipment</w:t>
      </w:r>
    </w:p>
    <w:p w14:paraId="5EF427A0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>Why is it crucial to take breaks and manage stress in the workplace?</w:t>
      </w:r>
    </w:p>
    <w:p w14:paraId="57A101CF" w14:textId="77777777" w:rsidR="005660A0" w:rsidRDefault="003C50B4" w:rsidP="00175F47">
      <w:r w:rsidRPr="003C50B4">
        <w:t xml:space="preserve">a) To avoid interaction with coworkers during breaks </w:t>
      </w:r>
    </w:p>
    <w:p w14:paraId="56CF567D" w14:textId="77777777" w:rsidR="005660A0" w:rsidRDefault="003C50B4" w:rsidP="00175F47">
      <w:r w:rsidRPr="003C50B4">
        <w:t xml:space="preserve">b) To work longer hours and impress supervisors </w:t>
      </w:r>
    </w:p>
    <w:p w14:paraId="6B35CFA6" w14:textId="77777777" w:rsidR="005660A0" w:rsidRDefault="003C50B4" w:rsidP="00175F47">
      <w:r w:rsidRPr="003C50B4">
        <w:t xml:space="preserve">c) To maintain a healthy work-life balance and prevent burnout </w:t>
      </w:r>
    </w:p>
    <w:p w14:paraId="0A6C1622" w14:textId="77777777" w:rsidR="003C50B4" w:rsidRPr="003C50B4" w:rsidRDefault="003C50B4" w:rsidP="00175F47">
      <w:r w:rsidRPr="003C50B4">
        <w:t>d) To use breaks to engage in personal phone calls or social media activities</w:t>
      </w:r>
    </w:p>
    <w:p w14:paraId="6F99CF85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handle requests or tasks that are beyond your job responsibilities? </w:t>
      </w:r>
    </w:p>
    <w:p w14:paraId="7ABB11DB" w14:textId="77777777" w:rsidR="005660A0" w:rsidRDefault="003C50B4" w:rsidP="00175F47">
      <w:r w:rsidRPr="003C50B4">
        <w:t xml:space="preserve">a) Politely decline the requests and avoid taking on extra work </w:t>
      </w:r>
    </w:p>
    <w:p w14:paraId="75A8F82A" w14:textId="77777777" w:rsidR="005660A0" w:rsidRDefault="003C50B4" w:rsidP="00175F47">
      <w:r w:rsidRPr="003C50B4">
        <w:t xml:space="preserve">b) Accept all requests regardless of whether they are within your job description </w:t>
      </w:r>
    </w:p>
    <w:p w14:paraId="6E455BF7" w14:textId="77777777" w:rsidR="005660A0" w:rsidRDefault="003C50B4" w:rsidP="00175F47">
      <w:r w:rsidRPr="003C50B4">
        <w:lastRenderedPageBreak/>
        <w:t xml:space="preserve">c) Complain about the additional tasks but complete them begrudgingly </w:t>
      </w:r>
    </w:p>
    <w:p w14:paraId="75E6048B" w14:textId="77777777" w:rsidR="003C50B4" w:rsidRPr="003C50B4" w:rsidRDefault="003C50B4" w:rsidP="00175F47">
      <w:r w:rsidRPr="003C50B4">
        <w:t>d) Delegate the tasks to coworkers to avoid responsibility</w:t>
      </w:r>
    </w:p>
    <w:p w14:paraId="684F0E34" w14:textId="77777777" w:rsidR="005660A0" w:rsidRPr="0022245D" w:rsidRDefault="003C50B4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should you handle feedback or constructive criticism from supervisors or coworkers? </w:t>
      </w:r>
    </w:p>
    <w:p w14:paraId="3BE0CDD6" w14:textId="77777777" w:rsidR="005660A0" w:rsidRDefault="003C50B4" w:rsidP="00175F47">
      <w:r w:rsidRPr="003C50B4">
        <w:t>a) Take offense and confront the person giving feedback</w:t>
      </w:r>
    </w:p>
    <w:p w14:paraId="3A4568A1" w14:textId="77777777" w:rsidR="005660A0" w:rsidRDefault="003C50B4" w:rsidP="00175F47">
      <w:r w:rsidRPr="003C50B4">
        <w:t xml:space="preserve"> b) Ignore the feedback and continue with your current work style </w:t>
      </w:r>
    </w:p>
    <w:p w14:paraId="13CBB2D2" w14:textId="77777777" w:rsidR="005660A0" w:rsidRDefault="003C50B4" w:rsidP="00175F47">
      <w:r w:rsidRPr="003C50B4">
        <w:t xml:space="preserve">c) Reflect on the feedback, acknowledge areas for improvement, and work to make changes </w:t>
      </w:r>
    </w:p>
    <w:p w14:paraId="321C7323" w14:textId="31F5E572" w:rsidR="005660A0" w:rsidRPr="0022245D" w:rsidRDefault="003C50B4" w:rsidP="00175F47">
      <w:r w:rsidRPr="003C50B4">
        <w:t>d) Disregard the feedback as it may not be accurate</w:t>
      </w:r>
    </w:p>
    <w:p w14:paraId="0879E27B" w14:textId="77777777" w:rsidR="005660A0" w:rsidRPr="0022245D" w:rsidRDefault="00EE2DB8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is sexual harassment? </w:t>
      </w:r>
    </w:p>
    <w:p w14:paraId="46F23737" w14:textId="77777777" w:rsidR="005660A0" w:rsidRDefault="00EE2DB8" w:rsidP="00175F47">
      <w:r w:rsidRPr="00EE2DB8">
        <w:t xml:space="preserve">a) Complimenting a coworker on their appearance </w:t>
      </w:r>
    </w:p>
    <w:p w14:paraId="553D0B1A" w14:textId="77777777" w:rsidR="005660A0" w:rsidRDefault="00EE2DB8" w:rsidP="00175F47">
      <w:r w:rsidRPr="00EE2DB8">
        <w:t xml:space="preserve">b) Engaging in friendly banter with a colleague </w:t>
      </w:r>
    </w:p>
    <w:p w14:paraId="21DFC149" w14:textId="77777777" w:rsidR="005660A0" w:rsidRDefault="00EE2DB8" w:rsidP="00175F47">
      <w:r w:rsidRPr="00EE2DB8">
        <w:t xml:space="preserve">c) Unwanted sexual advances or behavior that creates a hostile work environment </w:t>
      </w:r>
    </w:p>
    <w:p w14:paraId="2006C305" w14:textId="77777777" w:rsidR="00EE2DB8" w:rsidRPr="00EE2DB8" w:rsidRDefault="00EE2DB8" w:rsidP="00175F47">
      <w:r w:rsidRPr="00EE2DB8">
        <w:t>d) Expressing romantic interest in a coworker</w:t>
      </w:r>
    </w:p>
    <w:p w14:paraId="3E7464D1" w14:textId="77777777" w:rsidR="005660A0" w:rsidRPr="0022245D" w:rsidRDefault="00EE2DB8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Who is responsible for preventing sexual harassment in the workplace? </w:t>
      </w:r>
    </w:p>
    <w:p w14:paraId="124C8324" w14:textId="77777777" w:rsidR="005660A0" w:rsidRDefault="00EE2DB8" w:rsidP="00175F47">
      <w:r w:rsidRPr="00EE2DB8">
        <w:t xml:space="preserve">a) Only the human resources department </w:t>
      </w:r>
    </w:p>
    <w:p w14:paraId="1C4FAE0F" w14:textId="77777777" w:rsidR="005660A0" w:rsidRDefault="00EE2DB8" w:rsidP="00175F47">
      <w:r w:rsidRPr="00EE2DB8">
        <w:t xml:space="preserve">b) Only the managers and supervisors </w:t>
      </w:r>
    </w:p>
    <w:p w14:paraId="37D52ED8" w14:textId="77777777" w:rsidR="005660A0" w:rsidRDefault="00EE2DB8" w:rsidP="00175F47">
      <w:r w:rsidRPr="00EE2DB8">
        <w:t xml:space="preserve">c) Everyone in the workplace, including employees and employers </w:t>
      </w:r>
    </w:p>
    <w:p w14:paraId="0872F38E" w14:textId="77777777" w:rsidR="00EE2DB8" w:rsidRPr="00EE2DB8" w:rsidRDefault="00EE2DB8" w:rsidP="00175F47">
      <w:r w:rsidRPr="00EE2DB8">
        <w:t>d) Only the victims of sexual harassment</w:t>
      </w:r>
    </w:p>
    <w:p w14:paraId="3CF65552" w14:textId="77777777" w:rsidR="005660A0" w:rsidRPr="0022245D" w:rsidRDefault="00EE2DB8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>How should you respond if you experience or witness sexual harassment?</w:t>
      </w:r>
    </w:p>
    <w:p w14:paraId="5133F03F" w14:textId="77777777" w:rsidR="005660A0" w:rsidRDefault="00EE2DB8" w:rsidP="00175F47">
      <w:r w:rsidRPr="00EE2DB8">
        <w:t xml:space="preserve">a) Keep it to yourself and try to forget about it </w:t>
      </w:r>
    </w:p>
    <w:p w14:paraId="50948956" w14:textId="77777777" w:rsidR="005660A0" w:rsidRDefault="00EE2DB8" w:rsidP="00175F47">
      <w:r w:rsidRPr="00EE2DB8">
        <w:t>b) Confront the harasser aggressively</w:t>
      </w:r>
    </w:p>
    <w:p w14:paraId="6D658A05" w14:textId="77777777" w:rsidR="005660A0" w:rsidRDefault="00EE2DB8" w:rsidP="00175F47">
      <w:r w:rsidRPr="00EE2DB8">
        <w:t xml:space="preserve">c) Report it to your supervisor or the designated authority promptly </w:t>
      </w:r>
    </w:p>
    <w:p w14:paraId="6B6CE397" w14:textId="77777777" w:rsidR="00EE2DB8" w:rsidRPr="00EE2DB8" w:rsidRDefault="00EE2DB8" w:rsidP="00175F47">
      <w:r w:rsidRPr="00EE2DB8">
        <w:t>d) Ignore it and hope the situation improves</w:t>
      </w:r>
    </w:p>
    <w:p w14:paraId="4B6408C6" w14:textId="77777777" w:rsidR="005660A0" w:rsidRPr="0022245D" w:rsidRDefault="00EE2DB8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Which of the following is considered a form of sexual harassment? </w:t>
      </w:r>
    </w:p>
    <w:p w14:paraId="57B16394" w14:textId="77777777" w:rsidR="005660A0" w:rsidRDefault="00EE2DB8" w:rsidP="00175F47">
      <w:r w:rsidRPr="00EE2DB8">
        <w:t xml:space="preserve">a) A consensual relationship between coworkers </w:t>
      </w:r>
    </w:p>
    <w:p w14:paraId="4B4601D4" w14:textId="77777777" w:rsidR="005660A0" w:rsidRDefault="00EE2DB8" w:rsidP="00175F47">
      <w:r w:rsidRPr="00EE2DB8">
        <w:t xml:space="preserve">b) A casual compliment about someone's clothing </w:t>
      </w:r>
    </w:p>
    <w:p w14:paraId="57C0EC6B" w14:textId="77777777" w:rsidR="005660A0" w:rsidRDefault="00EE2DB8" w:rsidP="00175F47">
      <w:r w:rsidRPr="00EE2DB8">
        <w:t xml:space="preserve">c) Unwanted touching or inappropriate comments of a sexual nature </w:t>
      </w:r>
    </w:p>
    <w:p w14:paraId="1F3AACE0" w14:textId="77777777" w:rsidR="00EE2DB8" w:rsidRPr="00EE2DB8" w:rsidRDefault="00EE2DB8" w:rsidP="00175F47">
      <w:r w:rsidRPr="00EE2DB8">
        <w:t>d) A friendly hug between friends at work</w:t>
      </w:r>
    </w:p>
    <w:p w14:paraId="2906C559" w14:textId="77777777" w:rsidR="005660A0" w:rsidRPr="0022245D" w:rsidRDefault="00EE2DB8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should an employer do if they receive a complaint of sexual harassment? </w:t>
      </w:r>
    </w:p>
    <w:p w14:paraId="03CDB51D" w14:textId="77777777" w:rsidR="005660A0" w:rsidRDefault="00EE2DB8" w:rsidP="00175F47">
      <w:r w:rsidRPr="00EE2DB8">
        <w:t xml:space="preserve">a) Ignore the complaint if it involves high-ranking employees </w:t>
      </w:r>
    </w:p>
    <w:p w14:paraId="05A9BB7B" w14:textId="77777777" w:rsidR="005660A0" w:rsidRDefault="00EE2DB8" w:rsidP="00175F47">
      <w:r w:rsidRPr="00EE2DB8">
        <w:lastRenderedPageBreak/>
        <w:t xml:space="preserve">b) Conduct a thorough investigation promptly and take appropriate action </w:t>
      </w:r>
    </w:p>
    <w:p w14:paraId="5B8A1C06" w14:textId="77777777" w:rsidR="005660A0" w:rsidRDefault="00EE2DB8" w:rsidP="00175F47">
      <w:r w:rsidRPr="00EE2DB8">
        <w:t xml:space="preserve">c) Share the details of the complaint with all employees </w:t>
      </w:r>
    </w:p>
    <w:p w14:paraId="1591D966" w14:textId="41700BDF" w:rsidR="005660A0" w:rsidRPr="00EE2DB8" w:rsidRDefault="00EE2DB8" w:rsidP="00175F47">
      <w:r w:rsidRPr="00EE2DB8">
        <w:t>d) Advise the victim to handle the situation on their own</w:t>
      </w:r>
    </w:p>
    <w:p w14:paraId="174DDBA6" w14:textId="77777777" w:rsidR="005660A0" w:rsidRPr="0022245D" w:rsidRDefault="00EE2DB8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is the importance of having a clear policy on sexual harassment in the workplace? </w:t>
      </w:r>
    </w:p>
    <w:p w14:paraId="20F02E9F" w14:textId="77777777" w:rsidR="005660A0" w:rsidRDefault="00EE2DB8" w:rsidP="00175F47">
      <w:r w:rsidRPr="00EE2DB8">
        <w:t xml:space="preserve">a) To create unnecessary rules and regulations for employees </w:t>
      </w:r>
    </w:p>
    <w:p w14:paraId="39394FE5" w14:textId="77777777" w:rsidR="005660A0" w:rsidRDefault="00EE2DB8" w:rsidP="00175F47">
      <w:r w:rsidRPr="00EE2DB8">
        <w:t xml:space="preserve">b) To ensure the employer has complete control over employees </w:t>
      </w:r>
    </w:p>
    <w:p w14:paraId="66BADEA1" w14:textId="77777777" w:rsidR="005660A0" w:rsidRDefault="00EE2DB8" w:rsidP="00175F47">
      <w:r w:rsidRPr="00EE2DB8">
        <w:t xml:space="preserve">c) To provide guidelines for preventing and addressing sexual harassment </w:t>
      </w:r>
    </w:p>
    <w:p w14:paraId="29FBA98C" w14:textId="77777777" w:rsidR="00EE2DB8" w:rsidRPr="00EE2DB8" w:rsidRDefault="00EE2DB8" w:rsidP="00175F47">
      <w:r w:rsidRPr="00EE2DB8">
        <w:t>d) To encourage office romances among coworkers</w:t>
      </w:r>
    </w:p>
    <w:p w14:paraId="36A41848" w14:textId="77777777" w:rsidR="005660A0" w:rsidRPr="0022245D" w:rsidRDefault="00EE2DB8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How can you contribute to preventing sexual harassment in the workplace? </w:t>
      </w:r>
    </w:p>
    <w:p w14:paraId="50445361" w14:textId="77777777" w:rsidR="005660A0" w:rsidRDefault="005660A0" w:rsidP="00175F47">
      <w:r w:rsidRPr="00EE2DB8">
        <w:t>A</w:t>
      </w:r>
      <w:r w:rsidR="00EE2DB8" w:rsidRPr="00EE2DB8">
        <w:t xml:space="preserve">) Engage in inappropriate conversations with coworkers </w:t>
      </w:r>
    </w:p>
    <w:p w14:paraId="683F862E" w14:textId="77777777" w:rsidR="005660A0" w:rsidRDefault="00EE2DB8" w:rsidP="00175F47">
      <w:r w:rsidRPr="00EE2DB8">
        <w:t xml:space="preserve">b) Report any incidents or concerns to the appropriate authority </w:t>
      </w:r>
    </w:p>
    <w:p w14:paraId="680B79A9" w14:textId="77777777" w:rsidR="005660A0" w:rsidRDefault="00EE2DB8" w:rsidP="00175F47">
      <w:r w:rsidRPr="00EE2DB8">
        <w:t xml:space="preserve">c) Share inappropriate jokes or content with coworkers </w:t>
      </w:r>
    </w:p>
    <w:p w14:paraId="1B473844" w14:textId="77777777" w:rsidR="00EE2DB8" w:rsidRPr="00EE2DB8" w:rsidRDefault="00EE2DB8" w:rsidP="00175F47">
      <w:r w:rsidRPr="00EE2DB8">
        <w:t>d) Encourage rumors about potential office relationships</w:t>
      </w:r>
    </w:p>
    <w:p w14:paraId="16464373" w14:textId="77777777" w:rsidR="005660A0" w:rsidRPr="0022245D" w:rsidRDefault="00EE2DB8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can be done to ensure confidentiality and protect individuals who report sexual harassment? </w:t>
      </w:r>
    </w:p>
    <w:p w14:paraId="209655D7" w14:textId="77777777" w:rsidR="005660A0" w:rsidRDefault="00EE2DB8" w:rsidP="00175F47">
      <w:r w:rsidRPr="00EE2DB8">
        <w:t xml:space="preserve">a) Disclose the names of the complainants to everyone in the workplace </w:t>
      </w:r>
    </w:p>
    <w:p w14:paraId="4267E263" w14:textId="77777777" w:rsidR="005660A0" w:rsidRDefault="00EE2DB8" w:rsidP="00175F47">
      <w:r w:rsidRPr="00EE2DB8">
        <w:t xml:space="preserve">b) Take immediate action against the accused without investigation </w:t>
      </w:r>
    </w:p>
    <w:p w14:paraId="2664BC2B" w14:textId="77777777" w:rsidR="005660A0" w:rsidRDefault="00EE2DB8" w:rsidP="00175F47">
      <w:r w:rsidRPr="00EE2DB8">
        <w:t xml:space="preserve">c) Encourage victims to share their stories on social media </w:t>
      </w:r>
    </w:p>
    <w:p w14:paraId="01938D0D" w14:textId="77777777" w:rsidR="00EE2DB8" w:rsidRPr="00EE2DB8" w:rsidRDefault="00EE2DB8" w:rsidP="00175F47">
      <w:r w:rsidRPr="00EE2DB8">
        <w:t>d) Maintain confidentiality and protect the identities of complainants during investigations</w:t>
      </w:r>
    </w:p>
    <w:p w14:paraId="1496CD85" w14:textId="77777777" w:rsidR="005660A0" w:rsidRPr="0022245D" w:rsidRDefault="00EE2DB8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What is the purpose of providing training on sexual harassment prevention in the workplace? </w:t>
      </w:r>
    </w:p>
    <w:p w14:paraId="785717B8" w14:textId="77777777" w:rsidR="005660A0" w:rsidRDefault="00EE2DB8" w:rsidP="00175F47">
      <w:r w:rsidRPr="00EE2DB8">
        <w:t xml:space="preserve">a) To make employees uncomfortable and scared </w:t>
      </w:r>
    </w:p>
    <w:p w14:paraId="4035E039" w14:textId="77777777" w:rsidR="005660A0" w:rsidRDefault="00EE2DB8" w:rsidP="00175F47">
      <w:r w:rsidRPr="00EE2DB8">
        <w:t xml:space="preserve">b) To meet legal requirements without any practical impact </w:t>
      </w:r>
    </w:p>
    <w:p w14:paraId="6DE7BC00" w14:textId="77777777" w:rsidR="005660A0" w:rsidRDefault="00EE2DB8" w:rsidP="00175F47">
      <w:r w:rsidRPr="00EE2DB8">
        <w:t xml:space="preserve">c) To raise awareness, promote understanding, and prevent incidents </w:t>
      </w:r>
    </w:p>
    <w:p w14:paraId="6E244F46" w14:textId="77777777" w:rsidR="00EE2DB8" w:rsidRPr="00EE2DB8" w:rsidRDefault="00EE2DB8" w:rsidP="00175F47">
      <w:r w:rsidRPr="00EE2DB8">
        <w:t>d) To target specific employees and embarrass them</w:t>
      </w:r>
    </w:p>
    <w:p w14:paraId="02021344" w14:textId="77777777" w:rsidR="005660A0" w:rsidRPr="0022245D" w:rsidRDefault="00EE2DB8" w:rsidP="005660A0">
      <w:pPr>
        <w:numPr>
          <w:ilvl w:val="0"/>
          <w:numId w:val="19"/>
        </w:numPr>
        <w:rPr>
          <w:b/>
          <w:bCs/>
        </w:rPr>
      </w:pPr>
      <w:r w:rsidRPr="0022245D">
        <w:rPr>
          <w:b/>
          <w:bCs/>
        </w:rPr>
        <w:t xml:space="preserve">Can sexual harassment occur between employees of the same gender? </w:t>
      </w:r>
    </w:p>
    <w:p w14:paraId="24A9BB4C" w14:textId="77777777" w:rsidR="005660A0" w:rsidRDefault="00EE2DB8" w:rsidP="00175F47">
      <w:r w:rsidRPr="00EE2DB8">
        <w:t xml:space="preserve">a) No, sexual harassment is only possible between opposite genders </w:t>
      </w:r>
    </w:p>
    <w:p w14:paraId="1E8310CE" w14:textId="77777777" w:rsidR="005660A0" w:rsidRDefault="00EE2DB8" w:rsidP="00175F47">
      <w:r w:rsidRPr="00EE2DB8">
        <w:t>b) Yes, sexual harassment can occur between employees of any gender</w:t>
      </w:r>
    </w:p>
    <w:p w14:paraId="2528702D" w14:textId="77777777" w:rsidR="005660A0" w:rsidRDefault="00EE2DB8" w:rsidP="00175F47">
      <w:r w:rsidRPr="00EE2DB8">
        <w:t xml:space="preserve"> c) Only if both employees consent to the behavior </w:t>
      </w:r>
    </w:p>
    <w:p w14:paraId="46DB9CAD" w14:textId="50554BFD" w:rsidR="005660A0" w:rsidRPr="00EE2DB8" w:rsidRDefault="00EE2DB8" w:rsidP="00175F47">
      <w:r w:rsidRPr="00EE2DB8">
        <w:t>d) Sexual harassment can occur, but it is not considered as serious between same-gender employe</w:t>
      </w:r>
      <w:r w:rsidR="00D23024">
        <w:t>es</w:t>
      </w:r>
    </w:p>
    <w:p w14:paraId="72166559" w14:textId="77777777" w:rsidR="005660A0" w:rsidRPr="00D23024" w:rsidRDefault="00EE2DB8" w:rsidP="005660A0">
      <w:pPr>
        <w:numPr>
          <w:ilvl w:val="0"/>
          <w:numId w:val="19"/>
        </w:numPr>
        <w:rPr>
          <w:b/>
          <w:bCs/>
        </w:rPr>
      </w:pPr>
      <w:r w:rsidRPr="00D23024">
        <w:rPr>
          <w:b/>
          <w:bCs/>
        </w:rPr>
        <w:lastRenderedPageBreak/>
        <w:t xml:space="preserve">How should you handle inappropriate jokes or comments related to sexual content in the workplace? </w:t>
      </w:r>
    </w:p>
    <w:p w14:paraId="603AF2A1" w14:textId="77777777" w:rsidR="005660A0" w:rsidRDefault="00EE2DB8" w:rsidP="00175F47">
      <w:r w:rsidRPr="00EE2DB8">
        <w:t xml:space="preserve">a) Laugh along to avoid confrontation </w:t>
      </w:r>
    </w:p>
    <w:p w14:paraId="507AE886" w14:textId="77777777" w:rsidR="005660A0" w:rsidRDefault="00EE2DB8" w:rsidP="00175F47">
      <w:r w:rsidRPr="00EE2DB8">
        <w:t xml:space="preserve">b) Report the incidents to a supervisor or HR immediately </w:t>
      </w:r>
    </w:p>
    <w:p w14:paraId="163734F3" w14:textId="77777777" w:rsidR="005660A0" w:rsidRDefault="00EE2DB8" w:rsidP="00175F47">
      <w:r w:rsidRPr="00EE2DB8">
        <w:t xml:space="preserve">c) Respond with similar jokes or comments to fit in </w:t>
      </w:r>
    </w:p>
    <w:p w14:paraId="5EF700B4" w14:textId="77777777" w:rsidR="00EE2DB8" w:rsidRPr="00EE2DB8" w:rsidRDefault="00EE2DB8" w:rsidP="00175F47">
      <w:r w:rsidRPr="00EE2DB8">
        <w:t>d) Ignore the comments and focus on your work</w:t>
      </w:r>
    </w:p>
    <w:p w14:paraId="44E2DC99" w14:textId="77777777" w:rsidR="005660A0" w:rsidRPr="00D23024" w:rsidRDefault="00EE2DB8" w:rsidP="005660A0">
      <w:pPr>
        <w:numPr>
          <w:ilvl w:val="0"/>
          <w:numId w:val="19"/>
        </w:numPr>
        <w:rPr>
          <w:b/>
          <w:bCs/>
        </w:rPr>
      </w:pPr>
      <w:r w:rsidRPr="00D23024">
        <w:rPr>
          <w:b/>
          <w:bCs/>
        </w:rPr>
        <w:t>What should you do if someone is making you uncomfortable with unwanted advances?</w:t>
      </w:r>
    </w:p>
    <w:p w14:paraId="4E359FF0" w14:textId="77777777" w:rsidR="005660A0" w:rsidRDefault="00EE2DB8" w:rsidP="00175F47">
      <w:r w:rsidRPr="00EE2DB8">
        <w:t xml:space="preserve">a) Be passive and hope the behavior stops on its own </w:t>
      </w:r>
    </w:p>
    <w:p w14:paraId="7A45A987" w14:textId="77777777" w:rsidR="005660A0" w:rsidRDefault="00EE2DB8" w:rsidP="00175F47">
      <w:r w:rsidRPr="00EE2DB8">
        <w:t xml:space="preserve">b) Clearly communicate your discomfort and ask them to stop </w:t>
      </w:r>
    </w:p>
    <w:p w14:paraId="5D859D19" w14:textId="77777777" w:rsidR="005660A0" w:rsidRDefault="00EE2DB8" w:rsidP="00175F47">
      <w:r w:rsidRPr="00EE2DB8">
        <w:t xml:space="preserve">c) Laugh along to avoid conflict and embarrassment </w:t>
      </w:r>
    </w:p>
    <w:p w14:paraId="69E8A810" w14:textId="77777777" w:rsidR="00EE2DB8" w:rsidRPr="00EE2DB8" w:rsidRDefault="00EE2DB8" w:rsidP="00175F47">
      <w:r w:rsidRPr="00EE2DB8">
        <w:t>d) Seek retaliation and take matters into your own hands</w:t>
      </w:r>
    </w:p>
    <w:p w14:paraId="1D8461CE" w14:textId="77777777" w:rsidR="005660A0" w:rsidRPr="00D23024" w:rsidRDefault="00EE2DB8" w:rsidP="005660A0">
      <w:pPr>
        <w:numPr>
          <w:ilvl w:val="0"/>
          <w:numId w:val="19"/>
        </w:numPr>
        <w:rPr>
          <w:b/>
          <w:bCs/>
        </w:rPr>
      </w:pPr>
      <w:r w:rsidRPr="00D23024">
        <w:rPr>
          <w:b/>
          <w:bCs/>
        </w:rPr>
        <w:t xml:space="preserve">What does "quid pro quo" sexual harassment mean? </w:t>
      </w:r>
    </w:p>
    <w:p w14:paraId="7AA8D634" w14:textId="77777777" w:rsidR="005660A0" w:rsidRDefault="00EE2DB8" w:rsidP="00175F47">
      <w:r w:rsidRPr="00EE2DB8">
        <w:t xml:space="preserve">a) A friendly exchange of compliments between coworkers </w:t>
      </w:r>
    </w:p>
    <w:p w14:paraId="3A2E75D6" w14:textId="77777777" w:rsidR="005660A0" w:rsidRDefault="00EE2DB8" w:rsidP="00175F47">
      <w:r w:rsidRPr="00EE2DB8">
        <w:t xml:space="preserve">b) Unwanted sexual advances with the expectation of personal gain or job benefits </w:t>
      </w:r>
    </w:p>
    <w:p w14:paraId="236B70C7" w14:textId="77777777" w:rsidR="005660A0" w:rsidRDefault="00EE2DB8" w:rsidP="00175F47">
      <w:r w:rsidRPr="00EE2DB8">
        <w:t xml:space="preserve">c) A consensual romantic relationship between coworkers </w:t>
      </w:r>
    </w:p>
    <w:p w14:paraId="6BD25A8E" w14:textId="77777777" w:rsidR="00EE2DB8" w:rsidRPr="00EE2DB8" w:rsidRDefault="00EE2DB8" w:rsidP="00175F47">
      <w:r w:rsidRPr="00EE2DB8">
        <w:t>d) A polite request for a date with a coworker</w:t>
      </w:r>
    </w:p>
    <w:p w14:paraId="7FE8F8BC" w14:textId="77777777" w:rsidR="005660A0" w:rsidRPr="00D23024" w:rsidRDefault="00EE2DB8" w:rsidP="005660A0">
      <w:pPr>
        <w:numPr>
          <w:ilvl w:val="0"/>
          <w:numId w:val="19"/>
        </w:numPr>
        <w:rPr>
          <w:b/>
          <w:bCs/>
        </w:rPr>
      </w:pPr>
      <w:r w:rsidRPr="00D23024">
        <w:rPr>
          <w:b/>
          <w:bCs/>
        </w:rPr>
        <w:t>How should you address the issue of inappropriate behavior if you feel uncomfortable confronting the harasser directly?</w:t>
      </w:r>
    </w:p>
    <w:p w14:paraId="279B4DF1" w14:textId="77777777" w:rsidR="005660A0" w:rsidRDefault="00EE2DB8" w:rsidP="00175F47">
      <w:r w:rsidRPr="00EE2DB8">
        <w:t>a) Gossip about the situation with other coworkers</w:t>
      </w:r>
    </w:p>
    <w:p w14:paraId="0C09E3F5" w14:textId="77777777" w:rsidR="005660A0" w:rsidRDefault="00EE2DB8" w:rsidP="00175F47">
      <w:r w:rsidRPr="00EE2DB8">
        <w:t xml:space="preserve">b) Seek advice from friends outside of work </w:t>
      </w:r>
    </w:p>
    <w:p w14:paraId="727AD377" w14:textId="77777777" w:rsidR="005660A0" w:rsidRDefault="00EE2DB8" w:rsidP="00175F47">
      <w:r w:rsidRPr="00EE2DB8">
        <w:t xml:space="preserve">c) Report the incident to your supervisor or HR discreetly </w:t>
      </w:r>
    </w:p>
    <w:p w14:paraId="6D0F7589" w14:textId="77777777" w:rsidR="00EE2DB8" w:rsidRPr="00EE2DB8" w:rsidRDefault="00EE2DB8" w:rsidP="00175F47">
      <w:r w:rsidRPr="00EE2DB8">
        <w:t>d) Engage in passive-aggressive behavior to make the person uncomfortable</w:t>
      </w:r>
    </w:p>
    <w:p w14:paraId="051D0BF9" w14:textId="77777777" w:rsidR="005660A0" w:rsidRPr="00D23024" w:rsidRDefault="00EE2DB8" w:rsidP="005660A0">
      <w:pPr>
        <w:numPr>
          <w:ilvl w:val="0"/>
          <w:numId w:val="19"/>
        </w:numPr>
        <w:rPr>
          <w:b/>
          <w:bCs/>
        </w:rPr>
      </w:pPr>
      <w:r w:rsidRPr="00D23024">
        <w:rPr>
          <w:b/>
          <w:bCs/>
        </w:rPr>
        <w:t xml:space="preserve">What does the term "hostile work environment" mean in the context of sexual harassment? </w:t>
      </w:r>
    </w:p>
    <w:p w14:paraId="46610508" w14:textId="77777777" w:rsidR="005660A0" w:rsidRDefault="00EE2DB8" w:rsidP="00175F47">
      <w:r w:rsidRPr="00EE2DB8">
        <w:t xml:space="preserve">a) A workplace where everyone is engaged in romantic relationships </w:t>
      </w:r>
    </w:p>
    <w:p w14:paraId="130AD8E1" w14:textId="77777777" w:rsidR="005660A0" w:rsidRDefault="00EE2DB8" w:rsidP="00175F47">
      <w:r w:rsidRPr="00EE2DB8">
        <w:t xml:space="preserve">b) A work environment with high workloads and tight deadlines </w:t>
      </w:r>
    </w:p>
    <w:p w14:paraId="222EE278" w14:textId="77777777" w:rsidR="005660A0" w:rsidRDefault="00EE2DB8" w:rsidP="00175F47">
      <w:r w:rsidRPr="00EE2DB8">
        <w:t xml:space="preserve">c) A work environment where inappropriate behavior creates discomfort or fear </w:t>
      </w:r>
    </w:p>
    <w:p w14:paraId="7BB2C7F1" w14:textId="77777777" w:rsidR="00EE2DB8" w:rsidRDefault="00EE2DB8" w:rsidP="00175F47">
      <w:r w:rsidRPr="00EE2DB8">
        <w:t>d) A friendly and welcoming work environment</w:t>
      </w:r>
    </w:p>
    <w:p w14:paraId="14AD6B27" w14:textId="77777777" w:rsidR="005660A0" w:rsidRDefault="005660A0" w:rsidP="00175F47"/>
    <w:p w14:paraId="5BF481B8" w14:textId="77777777" w:rsidR="005660A0" w:rsidRPr="00EE2DB8" w:rsidRDefault="005660A0" w:rsidP="00175F47"/>
    <w:p w14:paraId="4E2165C8" w14:textId="77777777" w:rsidR="005660A0" w:rsidRPr="00D23024" w:rsidRDefault="00EE2DB8" w:rsidP="005660A0">
      <w:pPr>
        <w:numPr>
          <w:ilvl w:val="0"/>
          <w:numId w:val="19"/>
        </w:numPr>
        <w:rPr>
          <w:b/>
          <w:bCs/>
        </w:rPr>
      </w:pPr>
      <w:r w:rsidRPr="00D23024">
        <w:rPr>
          <w:b/>
          <w:bCs/>
        </w:rPr>
        <w:lastRenderedPageBreak/>
        <w:t xml:space="preserve">How can you promote a safe and respectful work environment regarding sexual harassment? </w:t>
      </w:r>
    </w:p>
    <w:p w14:paraId="724A7FBF" w14:textId="77777777" w:rsidR="005660A0" w:rsidRDefault="00EE2DB8" w:rsidP="00175F47">
      <w:r w:rsidRPr="00EE2DB8">
        <w:t xml:space="preserve">a) Ignore any signs of harassment to avoid getting involved </w:t>
      </w:r>
    </w:p>
    <w:p w14:paraId="2F13B747" w14:textId="77777777" w:rsidR="005660A0" w:rsidRDefault="00EE2DB8" w:rsidP="00175F47">
      <w:r w:rsidRPr="00EE2DB8">
        <w:t xml:space="preserve">b) Make jokes about sexual harassment to lighten the atmosphere </w:t>
      </w:r>
    </w:p>
    <w:p w14:paraId="226AE00F" w14:textId="77777777" w:rsidR="005660A0" w:rsidRDefault="00EE2DB8" w:rsidP="00175F47">
      <w:r w:rsidRPr="00EE2DB8">
        <w:t xml:space="preserve">c) Encourage open communication and provide support to anyone affected </w:t>
      </w:r>
    </w:p>
    <w:p w14:paraId="79225AF0" w14:textId="77777777" w:rsidR="00EE2DB8" w:rsidRPr="00EE2DB8" w:rsidRDefault="00EE2DB8" w:rsidP="00175F47">
      <w:r w:rsidRPr="00EE2DB8">
        <w:t>d) Show indifference and don't interfere with coworkers' interactions</w:t>
      </w:r>
    </w:p>
    <w:p w14:paraId="3607B1EF" w14:textId="77777777" w:rsidR="005660A0" w:rsidRPr="00D23024" w:rsidRDefault="00EE2DB8" w:rsidP="005660A0">
      <w:pPr>
        <w:numPr>
          <w:ilvl w:val="0"/>
          <w:numId w:val="19"/>
        </w:numPr>
        <w:rPr>
          <w:b/>
          <w:bCs/>
        </w:rPr>
      </w:pPr>
      <w:r w:rsidRPr="00D23024">
        <w:rPr>
          <w:b/>
          <w:bCs/>
        </w:rPr>
        <w:t xml:space="preserve">What should you do if you witness sexual harassment and the victim does not report it? </w:t>
      </w:r>
    </w:p>
    <w:p w14:paraId="6041E455" w14:textId="77777777" w:rsidR="005660A0" w:rsidRDefault="00EE2DB8" w:rsidP="00175F47">
      <w:r w:rsidRPr="00EE2DB8">
        <w:t xml:space="preserve">a) Ignore it and pretend it didn't happen </w:t>
      </w:r>
    </w:p>
    <w:p w14:paraId="5AE167CB" w14:textId="77777777" w:rsidR="005660A0" w:rsidRDefault="00EE2DB8" w:rsidP="00175F47">
      <w:r w:rsidRPr="00EE2DB8">
        <w:t xml:space="preserve">b) Report it to the supervisor without the victim's consent </w:t>
      </w:r>
    </w:p>
    <w:p w14:paraId="1457CB90" w14:textId="77777777" w:rsidR="005660A0" w:rsidRDefault="00EE2DB8" w:rsidP="00175F47">
      <w:r w:rsidRPr="00EE2DB8">
        <w:t xml:space="preserve">c) Support the victim, encourage them to report, and offer to accompany them if needed </w:t>
      </w:r>
    </w:p>
    <w:p w14:paraId="07290D9C" w14:textId="77777777" w:rsidR="00EE2DB8" w:rsidRPr="00EE2DB8" w:rsidRDefault="00EE2DB8" w:rsidP="00175F47">
      <w:r w:rsidRPr="00EE2DB8">
        <w:t>d) Confront the harasser directly and threaten retaliation</w:t>
      </w:r>
    </w:p>
    <w:p w14:paraId="4CFBD949" w14:textId="77777777" w:rsidR="005660A0" w:rsidRPr="00D23024" w:rsidRDefault="00EE2DB8" w:rsidP="005660A0">
      <w:pPr>
        <w:numPr>
          <w:ilvl w:val="0"/>
          <w:numId w:val="19"/>
        </w:numPr>
        <w:rPr>
          <w:b/>
          <w:bCs/>
        </w:rPr>
      </w:pPr>
      <w:r w:rsidRPr="00D23024">
        <w:rPr>
          <w:b/>
          <w:bCs/>
        </w:rPr>
        <w:t>Can sexual harassment occur outside the physical workplace, such as during work-related events or online interactions?</w:t>
      </w:r>
    </w:p>
    <w:p w14:paraId="74CBA786" w14:textId="77777777" w:rsidR="005660A0" w:rsidRDefault="00EE2DB8" w:rsidP="00175F47">
      <w:r w:rsidRPr="00EE2DB8">
        <w:t xml:space="preserve">a) No, sexual harassment is limited to the workplace only </w:t>
      </w:r>
    </w:p>
    <w:p w14:paraId="43E6AFFF" w14:textId="77777777" w:rsidR="005660A0" w:rsidRDefault="00EE2DB8" w:rsidP="00175F47">
      <w:r w:rsidRPr="00EE2DB8">
        <w:t>b) Yes, sexual harassment can occur in any work-related setting or interaction</w:t>
      </w:r>
    </w:p>
    <w:p w14:paraId="03FAAE45" w14:textId="77777777" w:rsidR="005660A0" w:rsidRDefault="00EE2DB8" w:rsidP="00175F47">
      <w:r w:rsidRPr="00EE2DB8">
        <w:t xml:space="preserve">c) Only if it involves supervisors and subordinates </w:t>
      </w:r>
    </w:p>
    <w:p w14:paraId="42FC3E5F" w14:textId="77777777" w:rsidR="00EE2DB8" w:rsidRPr="00EE2DB8" w:rsidRDefault="00EE2DB8" w:rsidP="00175F47">
      <w:r w:rsidRPr="00EE2DB8">
        <w:t>d) Sexual harassment can occur but is not taken seriously outside the workplace</w:t>
      </w:r>
    </w:p>
    <w:p w14:paraId="61F189EB" w14:textId="77777777" w:rsidR="005660A0" w:rsidRPr="00D23024" w:rsidRDefault="00EE2DB8" w:rsidP="005660A0">
      <w:pPr>
        <w:numPr>
          <w:ilvl w:val="0"/>
          <w:numId w:val="19"/>
        </w:numPr>
        <w:rPr>
          <w:b/>
          <w:bCs/>
        </w:rPr>
      </w:pPr>
      <w:r w:rsidRPr="00D23024">
        <w:rPr>
          <w:b/>
          <w:bCs/>
        </w:rPr>
        <w:t xml:space="preserve">What should you do if you believe you are being retaliated against after reporting sexual harassment? </w:t>
      </w:r>
    </w:p>
    <w:p w14:paraId="0A44DA2F" w14:textId="77777777" w:rsidR="005660A0" w:rsidRDefault="00EE2DB8" w:rsidP="00175F47">
      <w:r w:rsidRPr="00EE2DB8">
        <w:t xml:space="preserve">a) Ignore the retaliation and continue working as usual </w:t>
      </w:r>
    </w:p>
    <w:p w14:paraId="0E730070" w14:textId="77777777" w:rsidR="005660A0" w:rsidRDefault="00EE2DB8" w:rsidP="00175F47">
      <w:r w:rsidRPr="00EE2DB8">
        <w:t>b) Report the retaliation to the supervisor or HR department</w:t>
      </w:r>
    </w:p>
    <w:p w14:paraId="6CE4877A" w14:textId="77777777" w:rsidR="005660A0" w:rsidRDefault="00EE2DB8" w:rsidP="00175F47">
      <w:r w:rsidRPr="00EE2DB8">
        <w:t>c) Retaliate back against the harasser</w:t>
      </w:r>
    </w:p>
    <w:p w14:paraId="162E3568" w14:textId="77777777" w:rsidR="00EE2DB8" w:rsidRPr="00EE2DB8" w:rsidRDefault="00EE2DB8" w:rsidP="00175F47">
      <w:r w:rsidRPr="00EE2DB8">
        <w:t xml:space="preserve"> d) Share your experiences on social media to gain sympathy</w:t>
      </w:r>
    </w:p>
    <w:p w14:paraId="05C3816B" w14:textId="77777777" w:rsidR="005660A0" w:rsidRPr="00D23024" w:rsidRDefault="00EE2DB8" w:rsidP="005660A0">
      <w:pPr>
        <w:numPr>
          <w:ilvl w:val="0"/>
          <w:numId w:val="19"/>
        </w:numPr>
        <w:rPr>
          <w:b/>
          <w:bCs/>
        </w:rPr>
      </w:pPr>
      <w:r w:rsidRPr="00D23024">
        <w:rPr>
          <w:b/>
          <w:bCs/>
        </w:rPr>
        <w:t xml:space="preserve">What is the most effective way to prevent sexual harassment at the workplace? </w:t>
      </w:r>
    </w:p>
    <w:p w14:paraId="3848A6E9" w14:textId="77777777" w:rsidR="005660A0" w:rsidRDefault="00EE2DB8" w:rsidP="00175F47">
      <w:r w:rsidRPr="00EE2DB8">
        <w:t xml:space="preserve">a) Ignoring the issue and hoping it goes away </w:t>
      </w:r>
    </w:p>
    <w:p w14:paraId="56380598" w14:textId="77777777" w:rsidR="005660A0" w:rsidRDefault="00EE2DB8" w:rsidP="00175F47">
      <w:r w:rsidRPr="00EE2DB8">
        <w:t xml:space="preserve">b) Creating a culture of respect, providing training, and enforcing a clear anti-harassment policy </w:t>
      </w:r>
    </w:p>
    <w:p w14:paraId="3E3B86F7" w14:textId="77777777" w:rsidR="005660A0" w:rsidRDefault="00EE2DB8" w:rsidP="00175F47">
      <w:r w:rsidRPr="00EE2DB8">
        <w:t xml:space="preserve">c) Focusing on punishing the harassers after incidents occur </w:t>
      </w:r>
    </w:p>
    <w:p w14:paraId="0CB5770B" w14:textId="77777777" w:rsidR="00EE2DB8" w:rsidRPr="00EE2DB8" w:rsidRDefault="00EE2DB8" w:rsidP="00175F47">
      <w:r w:rsidRPr="00EE2DB8">
        <w:t>d) Blaming the victims for not speaking up sooner</w:t>
      </w:r>
    </w:p>
    <w:p w14:paraId="28A49526" w14:textId="77777777" w:rsidR="00770A3B" w:rsidRDefault="00770A3B" w:rsidP="00175F47"/>
    <w:p w14:paraId="39C7E268" w14:textId="3703155F" w:rsidR="00D23024" w:rsidRDefault="00D23024" w:rsidP="00175F47"/>
    <w:p w14:paraId="1A222064" w14:textId="47ACBEC1" w:rsidR="00D23024" w:rsidRPr="00D23024" w:rsidRDefault="00D23024" w:rsidP="00D23024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ANSWER KEY</w:t>
      </w:r>
    </w:p>
    <w:tbl>
      <w:tblPr>
        <w:tblStyle w:val="TableGrid"/>
        <w:tblW w:w="11361" w:type="dxa"/>
        <w:tblInd w:w="-1265" w:type="dxa"/>
        <w:tblLook w:val="04A0" w:firstRow="1" w:lastRow="0" w:firstColumn="1" w:lastColumn="0" w:noHBand="0" w:noVBand="1"/>
      </w:tblPr>
      <w:tblGrid>
        <w:gridCol w:w="1623"/>
        <w:gridCol w:w="1623"/>
        <w:gridCol w:w="1623"/>
        <w:gridCol w:w="1623"/>
        <w:gridCol w:w="1623"/>
        <w:gridCol w:w="1623"/>
        <w:gridCol w:w="1623"/>
      </w:tblGrid>
      <w:tr w:rsidR="008F241D" w14:paraId="0CEA8C45" w14:textId="77777777" w:rsidTr="008F241D">
        <w:trPr>
          <w:trHeight w:val="438"/>
        </w:trPr>
        <w:tc>
          <w:tcPr>
            <w:tcW w:w="1623" w:type="dxa"/>
          </w:tcPr>
          <w:p w14:paraId="2DCD148A" w14:textId="469DFD4A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2F99B126" w14:textId="360AD959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362DCF6E" w14:textId="59410086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167B7386" w14:textId="2DBE02AD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190B96E0" w14:textId="6D797332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6CA7D5E1" w14:textId="674548E3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7DC51604" w14:textId="680A12E4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8F241D" w14:paraId="62D920BB" w14:textId="77777777" w:rsidTr="008F241D">
        <w:trPr>
          <w:trHeight w:val="425"/>
        </w:trPr>
        <w:tc>
          <w:tcPr>
            <w:tcW w:w="1623" w:type="dxa"/>
          </w:tcPr>
          <w:p w14:paraId="1D13ED70" w14:textId="2564FB80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2088A846" w14:textId="2E111FD0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35AC3CF4" w14:textId="61FE3EE2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2BAB26F9" w14:textId="71BF5983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6002D920" w14:textId="54D9E8A1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68508314" w14:textId="46BE5403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73C18A07" w14:textId="0EA9C3AB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8F241D" w14:paraId="5BE3E03E" w14:textId="77777777" w:rsidTr="008F241D">
        <w:trPr>
          <w:trHeight w:val="438"/>
        </w:trPr>
        <w:tc>
          <w:tcPr>
            <w:tcW w:w="1623" w:type="dxa"/>
          </w:tcPr>
          <w:p w14:paraId="3EC99F3E" w14:textId="21C44307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57EEEA49" w14:textId="014C1719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039EC76B" w14:textId="5F1ECC5B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7D54FFA0" w14:textId="3B92BAB1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40DFA053" w14:textId="0710F25E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5E166C16" w14:textId="302EC05D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1D3D8354" w14:textId="00F90033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8F241D" w14:paraId="06966668" w14:textId="77777777" w:rsidTr="008F241D">
        <w:trPr>
          <w:trHeight w:val="438"/>
        </w:trPr>
        <w:tc>
          <w:tcPr>
            <w:tcW w:w="1623" w:type="dxa"/>
          </w:tcPr>
          <w:p w14:paraId="501E833D" w14:textId="6B89590D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3D9D9766" w14:textId="0F2A2E3B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61C5EE88" w14:textId="603C38AA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623" w:type="dxa"/>
          </w:tcPr>
          <w:p w14:paraId="015CC661" w14:textId="0156CA8C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5F332B16" w14:textId="79A508D7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4908DF82" w14:textId="4B5111D9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74734E79" w14:textId="00268CE0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8F241D" w14:paraId="540F6157" w14:textId="77777777" w:rsidTr="008F241D">
        <w:trPr>
          <w:trHeight w:val="438"/>
        </w:trPr>
        <w:tc>
          <w:tcPr>
            <w:tcW w:w="1623" w:type="dxa"/>
          </w:tcPr>
          <w:p w14:paraId="52E34D5E" w14:textId="61F71516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751BE1B7" w14:textId="5EF0D12C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49AF3020" w14:textId="57956797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60D62533" w14:textId="19B3E732" w:rsidR="00D23024" w:rsidRPr="00DC03EA" w:rsidRDefault="00BD1C5E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125DECBF" w14:textId="31CD7578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38501F59" w14:textId="32205D54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623" w:type="dxa"/>
          </w:tcPr>
          <w:p w14:paraId="74CF6981" w14:textId="1EA9261A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8F241D" w14:paraId="3CFD54C1" w14:textId="77777777" w:rsidTr="008F241D">
        <w:trPr>
          <w:trHeight w:val="425"/>
        </w:trPr>
        <w:tc>
          <w:tcPr>
            <w:tcW w:w="1623" w:type="dxa"/>
          </w:tcPr>
          <w:p w14:paraId="6D161A99" w14:textId="5A276AF7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0407512D" w14:textId="353F766C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27C1ECE9" w14:textId="5EAEEE44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623" w:type="dxa"/>
          </w:tcPr>
          <w:p w14:paraId="55AA7E03" w14:textId="6965AA82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08B10AFD" w14:textId="7C4B3D93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623" w:type="dxa"/>
          </w:tcPr>
          <w:p w14:paraId="0AFF53D8" w14:textId="6D86365F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00404756" w14:textId="50E0D206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a</w:t>
            </w:r>
          </w:p>
        </w:tc>
      </w:tr>
      <w:tr w:rsidR="008F241D" w14:paraId="3431EC2E" w14:textId="77777777" w:rsidTr="008F241D">
        <w:trPr>
          <w:trHeight w:val="438"/>
        </w:trPr>
        <w:tc>
          <w:tcPr>
            <w:tcW w:w="1623" w:type="dxa"/>
          </w:tcPr>
          <w:p w14:paraId="5DA957E4" w14:textId="5BE5FF3A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449D9DA5" w14:textId="217D461D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6DB59848" w14:textId="5DF78B8B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6A9FFE16" w14:textId="7CB1387F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623" w:type="dxa"/>
          </w:tcPr>
          <w:p w14:paraId="16E37C9E" w14:textId="35D15AA5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30307F15" w14:textId="3B8F452E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4F881F9F" w14:textId="025DDC5E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8F241D" w14:paraId="23629505" w14:textId="77777777" w:rsidTr="008F241D">
        <w:trPr>
          <w:trHeight w:val="438"/>
        </w:trPr>
        <w:tc>
          <w:tcPr>
            <w:tcW w:w="1623" w:type="dxa"/>
          </w:tcPr>
          <w:p w14:paraId="7A3E7D3F" w14:textId="65DBAFC7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623" w:type="dxa"/>
          </w:tcPr>
          <w:p w14:paraId="4A57C03D" w14:textId="37F356E3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2376C2CC" w14:textId="0D591B09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1E1BCF66" w14:textId="2E6ED035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2BF033E1" w14:textId="6C3653F9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3902FE94" w14:textId="7B4065AC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42ED4450" w14:textId="70897F2D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8F241D" w14:paraId="70833668" w14:textId="77777777" w:rsidTr="008F241D">
        <w:trPr>
          <w:trHeight w:val="425"/>
        </w:trPr>
        <w:tc>
          <w:tcPr>
            <w:tcW w:w="1623" w:type="dxa"/>
          </w:tcPr>
          <w:p w14:paraId="17FBA022" w14:textId="65E0DFC0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2B3AFE7C" w14:textId="7EF4B312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1141B57D" w14:textId="0C86B014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20DC391B" w14:textId="261DB088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3B87793B" w14:textId="5C0A0CE6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57429DA8" w14:textId="089DB5F0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31A70BFA" w14:textId="25597E9F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8F241D" w14:paraId="55C7F6FA" w14:textId="77777777" w:rsidTr="008F241D">
        <w:trPr>
          <w:trHeight w:val="438"/>
        </w:trPr>
        <w:tc>
          <w:tcPr>
            <w:tcW w:w="1623" w:type="dxa"/>
          </w:tcPr>
          <w:p w14:paraId="74CB23A5" w14:textId="755B69B5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3023787D" w14:textId="4EF33DB0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5BD21D83" w14:textId="6492695E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623" w:type="dxa"/>
          </w:tcPr>
          <w:p w14:paraId="26C31D15" w14:textId="5FE13295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263F7716" w14:textId="5D5E6C7F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623" w:type="dxa"/>
          </w:tcPr>
          <w:p w14:paraId="6BC85344" w14:textId="0A753355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7F2F5475" w14:textId="4D3F0CA2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8F241D" w14:paraId="3D40FD62" w14:textId="77777777" w:rsidTr="008F241D">
        <w:trPr>
          <w:trHeight w:val="438"/>
        </w:trPr>
        <w:tc>
          <w:tcPr>
            <w:tcW w:w="1623" w:type="dxa"/>
          </w:tcPr>
          <w:p w14:paraId="735AB301" w14:textId="06D48B01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79921390" w14:textId="22E56B46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74057239" w14:textId="565121F6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0FFBD8BD" w14:textId="0190C9CA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4BB69104" w14:textId="2A9A01AE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35E635CC" w14:textId="713F4BFF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5BAAA9CD" w14:textId="24536E89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</w:tr>
      <w:tr w:rsidR="008F241D" w14:paraId="0C79F4EA" w14:textId="77777777" w:rsidTr="008F241D">
        <w:trPr>
          <w:trHeight w:val="438"/>
        </w:trPr>
        <w:tc>
          <w:tcPr>
            <w:tcW w:w="1623" w:type="dxa"/>
          </w:tcPr>
          <w:p w14:paraId="01455F43" w14:textId="2FC4476D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5D644BD4" w14:textId="17F4E948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6BBDF096" w14:textId="29A629FA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70C3975C" w14:textId="66A525D9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1A92A1C8" w14:textId="68A9E15A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065524CA" w14:textId="58372CA2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0B711687" w14:textId="57B8351E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8F241D" w14:paraId="277695A1" w14:textId="77777777" w:rsidTr="008F241D">
        <w:trPr>
          <w:trHeight w:val="425"/>
        </w:trPr>
        <w:tc>
          <w:tcPr>
            <w:tcW w:w="1623" w:type="dxa"/>
          </w:tcPr>
          <w:p w14:paraId="3DB56D81" w14:textId="50DA99D0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7436C60D" w14:textId="6D4B9933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7458D8E8" w14:textId="0841352A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0F86239C" w14:textId="48A134A5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2810DDBB" w14:textId="6B6D741B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2A172268" w14:textId="610C2BAA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548FB098" w14:textId="2AF3FC57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8F241D" w14:paraId="575A6887" w14:textId="77777777" w:rsidTr="008F241D">
        <w:trPr>
          <w:trHeight w:val="438"/>
        </w:trPr>
        <w:tc>
          <w:tcPr>
            <w:tcW w:w="1623" w:type="dxa"/>
          </w:tcPr>
          <w:p w14:paraId="0B57163C" w14:textId="6D245870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26FCBFFC" w14:textId="2661C1CA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495DE543" w14:textId="0F543B07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32311674" w14:textId="2D692A73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20373530" w14:textId="368E4C61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01002C23" w14:textId="0C14ED79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7EA9E8F1" w14:textId="19E6F255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8F241D" w14:paraId="7DFA415E" w14:textId="77777777" w:rsidTr="008F241D">
        <w:trPr>
          <w:trHeight w:val="438"/>
        </w:trPr>
        <w:tc>
          <w:tcPr>
            <w:tcW w:w="1623" w:type="dxa"/>
          </w:tcPr>
          <w:p w14:paraId="4268D58A" w14:textId="4BEB6345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4AD4E872" w14:textId="204C3758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64E64B08" w14:textId="3676E181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71D96824" w14:textId="09B5D215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3C7D1F0B" w14:textId="1F49164B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271CCD7A" w14:textId="51E90A98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17038B0D" w14:textId="7ACE1070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8F241D" w14:paraId="121535CC" w14:textId="77777777" w:rsidTr="008F241D">
        <w:trPr>
          <w:trHeight w:val="438"/>
        </w:trPr>
        <w:tc>
          <w:tcPr>
            <w:tcW w:w="1623" w:type="dxa"/>
          </w:tcPr>
          <w:p w14:paraId="04AAB694" w14:textId="664B89CE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242AEFF5" w14:textId="462AAC3B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1E445995" w14:textId="4F3290BE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3F2D58DC" w14:textId="1898D2A3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49B6BE72" w14:textId="2B449EEF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02B5030B" w14:textId="0291F40B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7542787C" w14:textId="344C0CD5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8F241D" w14:paraId="03F4EE06" w14:textId="77777777" w:rsidTr="008F241D">
        <w:trPr>
          <w:trHeight w:val="425"/>
        </w:trPr>
        <w:tc>
          <w:tcPr>
            <w:tcW w:w="1623" w:type="dxa"/>
          </w:tcPr>
          <w:p w14:paraId="52BD8A2E" w14:textId="4C50CFA0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4C6AF3F5" w14:textId="766EA947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623" w:type="dxa"/>
          </w:tcPr>
          <w:p w14:paraId="3E1DD166" w14:textId="77F968D3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18F71644" w14:textId="36376090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5A1DEADF" w14:textId="05803C2C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48C84161" w14:textId="378C9F75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4581144F" w14:textId="115A6EBD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</w:tr>
      <w:tr w:rsidR="008F241D" w14:paraId="1275BE2D" w14:textId="77777777" w:rsidTr="008F241D">
        <w:trPr>
          <w:trHeight w:val="438"/>
        </w:trPr>
        <w:tc>
          <w:tcPr>
            <w:tcW w:w="1623" w:type="dxa"/>
          </w:tcPr>
          <w:p w14:paraId="665C0F0E" w14:textId="555709B2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74BA72BC" w14:textId="090B00AB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2FD090A8" w14:textId="61584280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6F4A4855" w14:textId="10F77B79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d</w:t>
            </w:r>
          </w:p>
        </w:tc>
        <w:tc>
          <w:tcPr>
            <w:tcW w:w="1623" w:type="dxa"/>
          </w:tcPr>
          <w:p w14:paraId="0FC5D3C7" w14:textId="55E249EF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335A262D" w14:textId="33246379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24775E9F" w14:textId="1608F3A0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8F241D" w14:paraId="768EF046" w14:textId="77777777" w:rsidTr="008F241D">
        <w:trPr>
          <w:trHeight w:val="438"/>
        </w:trPr>
        <w:tc>
          <w:tcPr>
            <w:tcW w:w="1623" w:type="dxa"/>
          </w:tcPr>
          <w:p w14:paraId="4A0D719B" w14:textId="2E12E231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00CC1610" w14:textId="2B497171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3077139E" w14:textId="1474CBD1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633869E4" w14:textId="5FBBDC4D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06433ED7" w14:textId="6476E11F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5CCE6238" w14:textId="445B1B82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c</w:t>
            </w:r>
          </w:p>
        </w:tc>
        <w:tc>
          <w:tcPr>
            <w:tcW w:w="1623" w:type="dxa"/>
          </w:tcPr>
          <w:p w14:paraId="749AED4F" w14:textId="37457A4C" w:rsidR="00D23024" w:rsidRPr="00DC03EA" w:rsidRDefault="008F241D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</w:tr>
      <w:tr w:rsidR="008F241D" w14:paraId="70DB1A0C" w14:textId="77777777" w:rsidTr="008F241D">
        <w:trPr>
          <w:trHeight w:val="425"/>
        </w:trPr>
        <w:tc>
          <w:tcPr>
            <w:tcW w:w="1623" w:type="dxa"/>
          </w:tcPr>
          <w:p w14:paraId="64A4A1F1" w14:textId="3FA73BF4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1AE585C7" w14:textId="7E312B55" w:rsidR="00D23024" w:rsidRPr="00DC03EA" w:rsidRDefault="00DC03EA" w:rsidP="00DC03EA">
            <w:pPr>
              <w:pStyle w:val="ListParagraph"/>
              <w:numPr>
                <w:ilvl w:val="0"/>
                <w:numId w:val="23"/>
              </w:numPr>
              <w:rPr>
                <w:b/>
                <w:bCs/>
                <w:sz w:val="20"/>
                <w:szCs w:val="20"/>
              </w:rPr>
            </w:pPr>
            <w:r w:rsidRPr="00DC03EA">
              <w:rPr>
                <w:b/>
                <w:bCs/>
                <w:sz w:val="20"/>
                <w:szCs w:val="20"/>
              </w:rPr>
              <w:t>b</w:t>
            </w:r>
          </w:p>
        </w:tc>
        <w:tc>
          <w:tcPr>
            <w:tcW w:w="1623" w:type="dxa"/>
          </w:tcPr>
          <w:p w14:paraId="7249D3FE" w14:textId="77777777" w:rsidR="00D23024" w:rsidRPr="00DC03EA" w:rsidRDefault="00D23024" w:rsidP="00671463">
            <w:pPr>
              <w:pStyle w:val="ListParagrap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</w:tcPr>
          <w:p w14:paraId="1556BA07" w14:textId="77777777" w:rsidR="00D23024" w:rsidRPr="00DC03EA" w:rsidRDefault="00D23024" w:rsidP="00671463">
            <w:pPr>
              <w:pStyle w:val="ListParagrap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</w:tcPr>
          <w:p w14:paraId="3B2B50AC" w14:textId="77777777" w:rsidR="00D23024" w:rsidRPr="00DC03EA" w:rsidRDefault="00D23024" w:rsidP="00671463">
            <w:pPr>
              <w:pStyle w:val="ListParagrap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</w:tcPr>
          <w:p w14:paraId="07C29DD2" w14:textId="77777777" w:rsidR="00D23024" w:rsidRPr="00DC03EA" w:rsidRDefault="00D23024" w:rsidP="00671463">
            <w:pPr>
              <w:pStyle w:val="ListParagrap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23" w:type="dxa"/>
          </w:tcPr>
          <w:p w14:paraId="502D31C4" w14:textId="77777777" w:rsidR="00D23024" w:rsidRPr="00DC03EA" w:rsidRDefault="00D23024" w:rsidP="00671463">
            <w:pPr>
              <w:pStyle w:val="ListParagraph"/>
              <w:rPr>
                <w:b/>
                <w:bCs/>
                <w:sz w:val="20"/>
                <w:szCs w:val="20"/>
              </w:rPr>
            </w:pPr>
          </w:p>
        </w:tc>
      </w:tr>
    </w:tbl>
    <w:p w14:paraId="5C76C463" w14:textId="2A27557D" w:rsidR="00770A3B" w:rsidRDefault="00770A3B" w:rsidP="00175F47"/>
    <w:sectPr w:rsidR="00770A3B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BAF5B" w14:textId="77777777" w:rsidR="00B071A4" w:rsidRDefault="00B071A4" w:rsidP="00D758ED">
      <w:pPr>
        <w:spacing w:after="0" w:line="240" w:lineRule="auto"/>
      </w:pPr>
      <w:r>
        <w:separator/>
      </w:r>
    </w:p>
  </w:endnote>
  <w:endnote w:type="continuationSeparator" w:id="0">
    <w:p w14:paraId="3CC4A25D" w14:textId="77777777" w:rsidR="00B071A4" w:rsidRDefault="00B071A4" w:rsidP="00D75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 Condensed">
    <w:altName w:val="Calibri"/>
    <w:charset w:val="00"/>
    <w:family w:val="swiss"/>
    <w:pitch w:val="variable"/>
    <w:sig w:usb0="A00002EF" w:usb1="5000205B" w:usb2="00000008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A719C" w14:textId="4C0E539D" w:rsidR="00D758ED" w:rsidRDefault="00D758ED">
    <w:pPr>
      <w:pStyle w:val="Footer"/>
    </w:pPr>
    <w:r>
      <w:t>Competency Standards for Domestic Workers Level 2</w:t>
    </w:r>
    <w:r w:rsidRPr="00CB021B">
      <w:tab/>
    </w:r>
    <w:r w:rsidR="00167979" w:rsidRPr="00B56C26">
      <w:t xml:space="preserve">Page | </w:t>
    </w:r>
    <w:r w:rsidR="00167979">
      <w:fldChar w:fldCharType="begin"/>
    </w:r>
    <w:r w:rsidR="00167979">
      <w:instrText xml:space="preserve"> PAGE   \* MERGEFORMAT </w:instrText>
    </w:r>
    <w:r w:rsidR="00167979">
      <w:fldChar w:fldCharType="separate"/>
    </w:r>
    <w:r w:rsidR="00167979">
      <w:t>1</w:t>
    </w:r>
    <w:r w:rsidR="0016797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37475" w14:textId="77777777" w:rsidR="00B071A4" w:rsidRDefault="00B071A4" w:rsidP="00D758ED">
      <w:pPr>
        <w:spacing w:after="0" w:line="240" w:lineRule="auto"/>
      </w:pPr>
      <w:r>
        <w:separator/>
      </w:r>
    </w:p>
  </w:footnote>
  <w:footnote w:type="continuationSeparator" w:id="0">
    <w:p w14:paraId="6253DB18" w14:textId="77777777" w:rsidR="00B071A4" w:rsidRDefault="00B071A4" w:rsidP="00D758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29D"/>
    <w:multiLevelType w:val="multilevel"/>
    <w:tmpl w:val="BCC8D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5D3B0F"/>
    <w:multiLevelType w:val="multilevel"/>
    <w:tmpl w:val="CDBE8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4A46C5"/>
    <w:multiLevelType w:val="multilevel"/>
    <w:tmpl w:val="69042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7E96AC5"/>
    <w:multiLevelType w:val="multilevel"/>
    <w:tmpl w:val="B494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38774E"/>
    <w:multiLevelType w:val="multilevel"/>
    <w:tmpl w:val="553E9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F083D50"/>
    <w:multiLevelType w:val="multilevel"/>
    <w:tmpl w:val="D4AC6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9C46C41"/>
    <w:multiLevelType w:val="multilevel"/>
    <w:tmpl w:val="88C2E8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C70B9A"/>
    <w:multiLevelType w:val="hybridMultilevel"/>
    <w:tmpl w:val="5B0E8D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956C5A"/>
    <w:multiLevelType w:val="multilevel"/>
    <w:tmpl w:val="165E7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4C24641"/>
    <w:multiLevelType w:val="multilevel"/>
    <w:tmpl w:val="DC649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CE1C63"/>
    <w:multiLevelType w:val="multilevel"/>
    <w:tmpl w:val="78E67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D4306C"/>
    <w:multiLevelType w:val="hybridMultilevel"/>
    <w:tmpl w:val="3BC4573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1545DC"/>
    <w:multiLevelType w:val="multilevel"/>
    <w:tmpl w:val="A1606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2D0420B"/>
    <w:multiLevelType w:val="hybridMultilevel"/>
    <w:tmpl w:val="64E62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6C40BE"/>
    <w:multiLevelType w:val="hybridMultilevel"/>
    <w:tmpl w:val="11928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7C3885"/>
    <w:multiLevelType w:val="multilevel"/>
    <w:tmpl w:val="A776D1A8"/>
    <w:lvl w:ilvl="0">
      <w:start w:val="1"/>
      <w:numFmt w:val="decimal"/>
      <w:lvlText w:val="%1."/>
      <w:lvlJc w:val="left"/>
      <w:rPr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F0E6FD2"/>
    <w:multiLevelType w:val="multilevel"/>
    <w:tmpl w:val="55FAC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D06A4C"/>
    <w:multiLevelType w:val="multilevel"/>
    <w:tmpl w:val="831A1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037788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0DC330F"/>
    <w:multiLevelType w:val="multilevel"/>
    <w:tmpl w:val="FA3EB792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2A93806"/>
    <w:multiLevelType w:val="multilevel"/>
    <w:tmpl w:val="F09EA0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352588"/>
    <w:multiLevelType w:val="multilevel"/>
    <w:tmpl w:val="F746EF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374B1D"/>
    <w:multiLevelType w:val="multilevel"/>
    <w:tmpl w:val="DC58B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32865646">
    <w:abstractNumId w:val="15"/>
  </w:num>
  <w:num w:numId="2" w16cid:durableId="96486054">
    <w:abstractNumId w:val="8"/>
  </w:num>
  <w:num w:numId="3" w16cid:durableId="624166067">
    <w:abstractNumId w:val="16"/>
  </w:num>
  <w:num w:numId="4" w16cid:durableId="2102599416">
    <w:abstractNumId w:val="5"/>
  </w:num>
  <w:num w:numId="5" w16cid:durableId="2101021198">
    <w:abstractNumId w:val="20"/>
  </w:num>
  <w:num w:numId="6" w16cid:durableId="1907640767">
    <w:abstractNumId w:val="2"/>
  </w:num>
  <w:num w:numId="7" w16cid:durableId="1272199199">
    <w:abstractNumId w:val="4"/>
  </w:num>
  <w:num w:numId="8" w16cid:durableId="891386339">
    <w:abstractNumId w:val="6"/>
  </w:num>
  <w:num w:numId="9" w16cid:durableId="2054189712">
    <w:abstractNumId w:val="17"/>
  </w:num>
  <w:num w:numId="10" w16cid:durableId="15466958">
    <w:abstractNumId w:val="9"/>
  </w:num>
  <w:num w:numId="11" w16cid:durableId="1813062338">
    <w:abstractNumId w:val="21"/>
  </w:num>
  <w:num w:numId="12" w16cid:durableId="1785223445">
    <w:abstractNumId w:val="19"/>
  </w:num>
  <w:num w:numId="13" w16cid:durableId="1215312589">
    <w:abstractNumId w:val="10"/>
  </w:num>
  <w:num w:numId="14" w16cid:durableId="1273510669">
    <w:abstractNumId w:val="22"/>
  </w:num>
  <w:num w:numId="15" w16cid:durableId="1432974904">
    <w:abstractNumId w:val="12"/>
  </w:num>
  <w:num w:numId="16" w16cid:durableId="973487251">
    <w:abstractNumId w:val="0"/>
  </w:num>
  <w:num w:numId="17" w16cid:durableId="206378566">
    <w:abstractNumId w:val="3"/>
  </w:num>
  <w:num w:numId="18" w16cid:durableId="1830168221">
    <w:abstractNumId w:val="1"/>
  </w:num>
  <w:num w:numId="19" w16cid:durableId="803961365">
    <w:abstractNumId w:val="11"/>
  </w:num>
  <w:num w:numId="20" w16cid:durableId="726609618">
    <w:abstractNumId w:val="18"/>
  </w:num>
  <w:num w:numId="21" w16cid:durableId="147207366">
    <w:abstractNumId w:val="14"/>
  </w:num>
  <w:num w:numId="22" w16cid:durableId="1699429577">
    <w:abstractNumId w:val="13"/>
  </w:num>
  <w:num w:numId="23" w16cid:durableId="8542685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44F5"/>
    <w:rsid w:val="00167979"/>
    <w:rsid w:val="00175F47"/>
    <w:rsid w:val="0022245D"/>
    <w:rsid w:val="0037774D"/>
    <w:rsid w:val="003C50B4"/>
    <w:rsid w:val="005660A0"/>
    <w:rsid w:val="00671463"/>
    <w:rsid w:val="006C44F5"/>
    <w:rsid w:val="00770A3B"/>
    <w:rsid w:val="0077285C"/>
    <w:rsid w:val="007A3D1E"/>
    <w:rsid w:val="008F241D"/>
    <w:rsid w:val="00A07B7C"/>
    <w:rsid w:val="00A70FF9"/>
    <w:rsid w:val="00B071A4"/>
    <w:rsid w:val="00BB0DB4"/>
    <w:rsid w:val="00BD1C5E"/>
    <w:rsid w:val="00D23024"/>
    <w:rsid w:val="00D758ED"/>
    <w:rsid w:val="00DC03EA"/>
    <w:rsid w:val="00ED627F"/>
    <w:rsid w:val="00EE2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72B8A3"/>
  <w15:chartTrackingRefBased/>
  <w15:docId w15:val="{1102084A-CF7E-4A7B-9981-9018F6C4C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70A3B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D23024"/>
    <w:pPr>
      <w:ind w:left="720"/>
      <w:contextualSpacing/>
    </w:pPr>
  </w:style>
  <w:style w:type="table" w:styleId="TableGrid">
    <w:name w:val="Table Grid"/>
    <w:basedOn w:val="TableNormal"/>
    <w:uiPriority w:val="39"/>
    <w:rsid w:val="00D23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uiPriority w:val="10"/>
    <w:qFormat/>
    <w:rsid w:val="00D758ED"/>
    <w:pPr>
      <w:spacing w:before="2400" w:after="120" w:line="276" w:lineRule="auto"/>
      <w:jc w:val="center"/>
    </w:pPr>
    <w:rPr>
      <w:rFonts w:ascii="Arial" w:eastAsia="Times New Roman" w:hAnsi="Arial"/>
      <w:b/>
      <w:bCs/>
      <w:kern w:val="0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D758ED"/>
    <w:rPr>
      <w:rFonts w:ascii="Arial" w:eastAsia="Times New Roman" w:hAnsi="Arial"/>
      <w:b/>
      <w:bCs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D75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58ED"/>
    <w:rPr>
      <w:kern w:val="2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D75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58ED"/>
    <w:rPr>
      <w:kern w:val="2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77285C"/>
    <w:rPr>
      <w:kern w:val="2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1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6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img.freepik.com/free-photo/woman-holding-pile-clean-clothes_23-2149117036.jpg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https://img.freepik.com/free-photo/pleased-young-girl-iron-clothes-standing-ironing-board-with-clothes-living-room_141793-122792.jpg?size=626&amp;ext=jpg&amp;ga=GA1.1.1332156429.1689990502&amp;semt=ai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https://img.freepik.com/free-photo/beautiful-lady-washing-salad_8353-7765.jpg?size=626&amp;ext=jpg&amp;ga=GA1.2.1332156429.1689990502&amp;semt=ai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iya\Desktop\QUESTION%20BAN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QUESTION BANK</Template>
  <TotalTime>30</TotalTime>
  <Pages>1</Pages>
  <Words>5476</Words>
  <Characters>31218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 Mahmood</dc:creator>
  <cp:keywords/>
  <dc:description/>
  <cp:lastModifiedBy>Abdul Moeez Mahmood</cp:lastModifiedBy>
  <cp:revision>7</cp:revision>
  <dcterms:created xsi:type="dcterms:W3CDTF">2023-07-25T16:54:00Z</dcterms:created>
  <dcterms:modified xsi:type="dcterms:W3CDTF">2023-07-26T10:05:00Z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a2e0a9bb65fb8d69f009030fffe2f2fb0894c74c00da587b01e47e2dde4cdb35</vt:lpwstr>
  </property>
</Properties>
</file>